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81" w:rsidRPr="00775E61" w:rsidRDefault="00787551" w:rsidP="00AD5A1F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37.7pt;margin-top:35.3pt;width:54pt;height:59.35pt;z-index:251656192">
            <v:imagedata r:id="rId8" o:title=""/>
            <w10:wrap type="topAndBottom"/>
          </v:shape>
          <o:OLEObject Type="Embed" ProgID="PBrush" ShapeID="_x0000_s1028" DrawAspect="Content" ObjectID="_1401786307" r:id="rId9"/>
        </w:pict>
      </w:r>
      <w:r w:rsidR="006B2960" w:rsidRPr="00775E61">
        <w:rPr>
          <w:rFonts w:ascii="Arial" w:hAnsi="Arial" w:cs="Arial"/>
          <w:b/>
          <w:sz w:val="36"/>
        </w:rPr>
        <w:t>REPUBLIQUE DU BURUNDI</w:t>
      </w:r>
    </w:p>
    <w:p w:rsidR="008A2681" w:rsidRPr="00775E61" w:rsidRDefault="00787551" w:rsidP="00AD5A1F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24.85pt;margin-top:66.95pt;width:196.3pt;height:94.9pt;z-index:251661312" stroked="f">
            <v:textbox>
              <w:txbxContent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6490F" w:rsidRPr="00827064" w:rsidRDefault="0046490F" w:rsidP="00EB595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46490F" w:rsidRDefault="0046490F" w:rsidP="00EB5955">
                  <w:pPr>
                    <w:jc w:val="center"/>
                  </w:pPr>
                  <w:r w:rsidRPr="00827064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36"/>
          <w:lang w:val="en-US" w:eastAsia="en-US"/>
        </w:rPr>
        <w:pict>
          <v:shape id="_x0000_s1032" type="#_x0000_t202" style="position:absolute;left:0;text-align:left;margin-left:20.55pt;margin-top:69.7pt;width:191.55pt;height:74.05pt;z-index:251660288" stroked="f">
            <v:textbox>
              <w:txbxContent>
                <w:p w:rsidR="0046490F" w:rsidRPr="00AF53F7" w:rsidRDefault="0046490F" w:rsidP="00B459D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46490F" w:rsidRPr="00AF53F7" w:rsidRDefault="0046490F" w:rsidP="00B459D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6490F" w:rsidRPr="00AF53F7" w:rsidRDefault="0046490F" w:rsidP="00B459D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46490F" w:rsidRPr="00AF53F7" w:rsidRDefault="0046490F" w:rsidP="00B459D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46490F" w:rsidRPr="00AF53F7" w:rsidRDefault="0046490F" w:rsidP="00B459D1">
                  <w:pPr>
                    <w:jc w:val="center"/>
                    <w:rPr>
                      <w:sz w:val="16"/>
                      <w:szCs w:val="16"/>
                    </w:rPr>
                  </w:pPr>
                  <w:r w:rsidRPr="00AF53F7">
                    <w:rPr>
                      <w:sz w:val="16"/>
                      <w:szCs w:val="16"/>
                    </w:rPr>
                    <w:t>(ISTEEBU)</w:t>
                  </w:r>
                </w:p>
                <w:p w:rsidR="0046490F" w:rsidRDefault="0046490F"/>
              </w:txbxContent>
            </v:textbox>
          </v:shape>
        </w:pict>
      </w:r>
    </w:p>
    <w:p w:rsidR="006B2960" w:rsidRPr="00775E61" w:rsidRDefault="006B2960" w:rsidP="00AD5A1F">
      <w:pPr>
        <w:jc w:val="center"/>
        <w:rPr>
          <w:rFonts w:ascii="Arial" w:hAnsi="Arial" w:cs="Arial"/>
          <w:sz w:val="32"/>
        </w:rPr>
      </w:pPr>
    </w:p>
    <w:p w:rsidR="00B459D1" w:rsidRPr="00775E61" w:rsidRDefault="00B459D1" w:rsidP="00AD5A1F">
      <w:pPr>
        <w:jc w:val="center"/>
        <w:rPr>
          <w:rFonts w:ascii="Arial" w:hAnsi="Arial" w:cs="Arial"/>
          <w:sz w:val="32"/>
        </w:rPr>
      </w:pPr>
    </w:p>
    <w:p w:rsidR="00B459D1" w:rsidRPr="00775E61" w:rsidRDefault="00B459D1" w:rsidP="00AD5A1F">
      <w:pPr>
        <w:jc w:val="center"/>
        <w:rPr>
          <w:rFonts w:ascii="Arial" w:hAnsi="Arial" w:cs="Arial"/>
          <w:sz w:val="32"/>
        </w:rPr>
      </w:pPr>
    </w:p>
    <w:p w:rsidR="00EB5955" w:rsidRPr="00775E61" w:rsidRDefault="00EB5955" w:rsidP="00AD5A1F">
      <w:pPr>
        <w:jc w:val="center"/>
        <w:rPr>
          <w:rFonts w:ascii="Arial" w:hAnsi="Arial" w:cs="Arial"/>
          <w:sz w:val="32"/>
        </w:rPr>
      </w:pPr>
    </w:p>
    <w:p w:rsidR="006B2960" w:rsidRPr="00775E61" w:rsidRDefault="006B2960" w:rsidP="00AD5A1F">
      <w:pPr>
        <w:rPr>
          <w:rFonts w:ascii="Arial" w:hAnsi="Arial" w:cs="Arial"/>
          <w:sz w:val="32"/>
        </w:rPr>
      </w:pPr>
    </w:p>
    <w:p w:rsidR="006B2960" w:rsidRPr="00775E61" w:rsidRDefault="00944D16" w:rsidP="00AD5A1F">
      <w:pPr>
        <w:pStyle w:val="Titre3"/>
        <w:rPr>
          <w:rFonts w:ascii="Arial" w:hAnsi="Arial" w:cs="Arial"/>
        </w:rPr>
      </w:pPr>
      <w:r w:rsidRPr="00775E61">
        <w:rPr>
          <w:rFonts w:ascii="Arial" w:hAnsi="Arial" w:cs="Arial"/>
        </w:rPr>
        <w:t xml:space="preserve">ENQUETE </w:t>
      </w:r>
      <w:r w:rsidR="000C7E79" w:rsidRPr="00775E61">
        <w:rPr>
          <w:rFonts w:ascii="Arial" w:hAnsi="Arial" w:cs="Arial"/>
        </w:rPr>
        <w:t>NATIONALE AGRICOLE DU BURUNDI</w:t>
      </w:r>
    </w:p>
    <w:p w:rsidR="000C7E79" w:rsidRPr="00775E61" w:rsidRDefault="000C7E79" w:rsidP="00AD5A1F">
      <w:pPr>
        <w:rPr>
          <w:rFonts w:ascii="Arial" w:hAnsi="Arial" w:cs="Arial"/>
        </w:rPr>
      </w:pPr>
    </w:p>
    <w:p w:rsidR="000C7E79" w:rsidRPr="00775E61" w:rsidRDefault="000C7E79" w:rsidP="00AD5A1F">
      <w:pPr>
        <w:jc w:val="center"/>
        <w:rPr>
          <w:rFonts w:ascii="Arial" w:hAnsi="Arial" w:cs="Arial"/>
          <w:b/>
          <w:sz w:val="40"/>
          <w:szCs w:val="40"/>
        </w:rPr>
      </w:pPr>
      <w:r w:rsidRPr="00775E61">
        <w:rPr>
          <w:rFonts w:ascii="Arial" w:hAnsi="Arial" w:cs="Arial"/>
          <w:b/>
          <w:sz w:val="40"/>
          <w:szCs w:val="40"/>
        </w:rPr>
        <w:t>2011-2012</w:t>
      </w:r>
    </w:p>
    <w:p w:rsidR="006B2960" w:rsidRPr="00775E61" w:rsidRDefault="006B2960" w:rsidP="00AD5A1F">
      <w:pPr>
        <w:rPr>
          <w:rFonts w:ascii="Arial" w:hAnsi="Arial" w:cs="Arial"/>
        </w:rPr>
      </w:pPr>
    </w:p>
    <w:p w:rsidR="00940FFA" w:rsidRPr="00775E61" w:rsidRDefault="00940FFA" w:rsidP="00AD5A1F">
      <w:pPr>
        <w:pStyle w:val="Titre3"/>
        <w:rPr>
          <w:rFonts w:ascii="Arial" w:hAnsi="Arial" w:cs="Arial"/>
        </w:rPr>
      </w:pPr>
    </w:p>
    <w:p w:rsidR="006B2960" w:rsidRPr="00775E61" w:rsidRDefault="006B2960" w:rsidP="00AD5A1F">
      <w:pPr>
        <w:pStyle w:val="Titre3"/>
        <w:rPr>
          <w:rFonts w:ascii="Arial" w:hAnsi="Arial" w:cs="Arial"/>
          <w:sz w:val="28"/>
          <w:szCs w:val="28"/>
        </w:rPr>
      </w:pPr>
      <w:r w:rsidRPr="00775E61">
        <w:rPr>
          <w:rFonts w:ascii="Arial" w:hAnsi="Arial" w:cs="Arial"/>
          <w:sz w:val="28"/>
          <w:szCs w:val="28"/>
        </w:rPr>
        <w:t>QUESTIONNAIRE COMMUNAUTAIRE</w:t>
      </w:r>
    </w:p>
    <w:p w:rsidR="006B2960" w:rsidRPr="00775E61" w:rsidRDefault="006B2960" w:rsidP="00AD5A1F">
      <w:pPr>
        <w:jc w:val="center"/>
        <w:rPr>
          <w:rFonts w:ascii="Arial" w:hAnsi="Arial" w:cs="Arial"/>
        </w:rPr>
      </w:pPr>
    </w:p>
    <w:p w:rsidR="006B2960" w:rsidRPr="00775E61" w:rsidRDefault="006B2960" w:rsidP="00AD5A1F">
      <w:pPr>
        <w:pStyle w:val="Titre4"/>
        <w:jc w:val="left"/>
        <w:rPr>
          <w:rFonts w:ascii="Arial" w:hAnsi="Arial" w:cs="Arial"/>
        </w:rPr>
      </w:pPr>
      <w:r w:rsidRPr="00775E61">
        <w:rPr>
          <w:rFonts w:ascii="Arial" w:hAnsi="Arial" w:cs="Arial"/>
        </w:rPr>
        <w:t>IDENTIFICATION</w:t>
      </w:r>
    </w:p>
    <w:p w:rsidR="009A4861" w:rsidRPr="00775E61" w:rsidRDefault="009A4861" w:rsidP="00AD5A1F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2726"/>
        <w:gridCol w:w="3109"/>
        <w:gridCol w:w="3828"/>
      </w:tblGrid>
      <w:tr w:rsidR="009A4861" w:rsidRPr="00775E61" w:rsidTr="00B85369"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Nº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Eléments d’identification</w:t>
            </w:r>
          </w:p>
        </w:tc>
        <w:tc>
          <w:tcPr>
            <w:tcW w:w="3358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Nom</w:t>
            </w: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 xml:space="preserve">Code </w:t>
            </w:r>
          </w:p>
        </w:tc>
      </w:tr>
      <w:tr w:rsidR="009A4861" w:rsidRPr="00775E61" w:rsidTr="00B85369">
        <w:trPr>
          <w:trHeight w:val="454"/>
        </w:trPr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Province</w:t>
            </w:r>
          </w:p>
        </w:tc>
        <w:tc>
          <w:tcPr>
            <w:tcW w:w="3358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|____|____|</w:t>
            </w:r>
          </w:p>
        </w:tc>
      </w:tr>
      <w:tr w:rsidR="009A4861" w:rsidRPr="00775E61" w:rsidTr="00B85369">
        <w:trPr>
          <w:trHeight w:val="454"/>
        </w:trPr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Commune</w:t>
            </w:r>
          </w:p>
        </w:tc>
        <w:tc>
          <w:tcPr>
            <w:tcW w:w="3358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|____|____|</w:t>
            </w:r>
          </w:p>
        </w:tc>
      </w:tr>
      <w:tr w:rsidR="009A4861" w:rsidRPr="00775E61" w:rsidTr="00B85369">
        <w:trPr>
          <w:trHeight w:val="454"/>
        </w:trPr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|____|____|</w:t>
            </w:r>
          </w:p>
        </w:tc>
      </w:tr>
      <w:tr w:rsidR="009A4861" w:rsidRPr="00775E61" w:rsidTr="00B85369">
        <w:trPr>
          <w:trHeight w:val="454"/>
        </w:trPr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|____|____|</w:t>
            </w:r>
          </w:p>
        </w:tc>
      </w:tr>
      <w:tr w:rsidR="009A4861" w:rsidRPr="00775E61" w:rsidTr="00B85369">
        <w:trPr>
          <w:trHeight w:val="454"/>
        </w:trPr>
        <w:tc>
          <w:tcPr>
            <w:tcW w:w="806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2811" w:type="dxa"/>
            <w:vAlign w:val="center"/>
          </w:tcPr>
          <w:p w:rsidR="009A4861" w:rsidRPr="00775E61" w:rsidRDefault="009A4861" w:rsidP="00AD5A1F">
            <w:pPr>
              <w:rPr>
                <w:rFonts w:ascii="Arial" w:hAnsi="Arial" w:cs="Arial"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9A4861" w:rsidRPr="00775E61" w:rsidRDefault="009A4861" w:rsidP="00AD5A1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75E61">
              <w:rPr>
                <w:rFonts w:ascii="Arial" w:hAnsi="Arial" w:cs="Arial"/>
                <w:szCs w:val="24"/>
              </w:rPr>
              <w:t>|____|____|____|</w:t>
            </w:r>
          </w:p>
        </w:tc>
      </w:tr>
    </w:tbl>
    <w:p w:rsidR="009A4861" w:rsidRPr="00775E61" w:rsidRDefault="009A4861" w:rsidP="00AD5A1F">
      <w:pPr>
        <w:jc w:val="center"/>
        <w:rPr>
          <w:b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>Nom et Prénom(s) d</w:t>
      </w:r>
      <w:r w:rsidR="00975BFD" w:rsidRPr="00775E61">
        <w:rPr>
          <w:rFonts w:ascii="Arial" w:hAnsi="Arial" w:cs="Arial"/>
          <w:szCs w:val="24"/>
        </w:rPr>
        <w:t>u contrôleur</w:t>
      </w:r>
      <w:r w:rsidRPr="00775E61">
        <w:rPr>
          <w:rFonts w:ascii="Arial" w:hAnsi="Arial" w:cs="Arial"/>
          <w:szCs w:val="24"/>
        </w:rPr>
        <w:t> </w:t>
      </w:r>
      <w:proofErr w:type="gramStart"/>
      <w:r w:rsidRPr="00775E61">
        <w:rPr>
          <w:rFonts w:ascii="Arial" w:hAnsi="Arial" w:cs="Arial"/>
          <w:szCs w:val="24"/>
        </w:rPr>
        <w:t>:_</w:t>
      </w:r>
      <w:proofErr w:type="gramEnd"/>
      <w:r w:rsidRPr="00775E61">
        <w:rPr>
          <w:rFonts w:ascii="Arial" w:hAnsi="Arial" w:cs="Arial"/>
          <w:szCs w:val="24"/>
        </w:rPr>
        <w:t>_________________________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>Date de passage :                        |____|____|   |____|____|   |____|____|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 xml:space="preserve">Date de contrôle : </w:t>
      </w:r>
      <w:r w:rsidR="00D66749">
        <w:rPr>
          <w:rFonts w:ascii="Arial" w:hAnsi="Arial" w:cs="Arial"/>
          <w:szCs w:val="24"/>
        </w:rPr>
        <w:t xml:space="preserve">                        </w:t>
      </w:r>
      <w:r w:rsidRPr="00775E61">
        <w:rPr>
          <w:rFonts w:ascii="Arial" w:hAnsi="Arial" w:cs="Arial"/>
          <w:szCs w:val="24"/>
        </w:rPr>
        <w:t>|____|____|   |____|____|   |____|____|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>Résultat du contrôle :……………………………………………|____|</w:t>
      </w:r>
    </w:p>
    <w:p w:rsidR="009A4861" w:rsidRPr="00775E61" w:rsidRDefault="009A4861" w:rsidP="00AD5A1F">
      <w:pPr>
        <w:jc w:val="both"/>
        <w:rPr>
          <w:rFonts w:ascii="Arial" w:hAnsi="Arial" w:cs="Arial"/>
          <w:sz w:val="20"/>
        </w:rPr>
      </w:pPr>
      <w:r w:rsidRPr="00775E61">
        <w:rPr>
          <w:rFonts w:ascii="Arial" w:hAnsi="Arial" w:cs="Arial"/>
          <w:sz w:val="20"/>
        </w:rPr>
        <w:tab/>
      </w:r>
      <w:r w:rsidRPr="00775E61">
        <w:rPr>
          <w:rFonts w:ascii="Arial" w:hAnsi="Arial" w:cs="Arial"/>
          <w:sz w:val="20"/>
        </w:rPr>
        <w:tab/>
      </w:r>
      <w:r w:rsidRPr="00775E61">
        <w:rPr>
          <w:rFonts w:ascii="Arial" w:hAnsi="Arial" w:cs="Arial"/>
          <w:sz w:val="20"/>
        </w:rPr>
        <w:tab/>
        <w:t>(1= aucun problème ; 2= questionnaire corrigé ; 3= questionnaire repris)</w:t>
      </w:r>
    </w:p>
    <w:p w:rsidR="00EB5955" w:rsidRPr="00775E61" w:rsidRDefault="00EB5955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 xml:space="preserve">Nom et visa du superviseur : ____________________________      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>Nom et prénom(s) de l’agent de saisie A : __________________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  <w:r w:rsidRPr="00775E61">
        <w:rPr>
          <w:rFonts w:ascii="Arial" w:hAnsi="Arial" w:cs="Arial"/>
          <w:szCs w:val="24"/>
        </w:rPr>
        <w:t>Nom et prénom(s) de l’agent de saisie B : __________________</w:t>
      </w:r>
    </w:p>
    <w:p w:rsidR="009A4861" w:rsidRPr="00775E61" w:rsidRDefault="009A4861" w:rsidP="00AD5A1F">
      <w:pPr>
        <w:jc w:val="both"/>
        <w:rPr>
          <w:rFonts w:ascii="Arial" w:hAnsi="Arial" w:cs="Arial"/>
          <w:szCs w:val="24"/>
        </w:rPr>
      </w:pPr>
    </w:p>
    <w:p w:rsidR="00554DB4" w:rsidRPr="00775E61" w:rsidRDefault="00554DB4" w:rsidP="00AD5A1F">
      <w:pPr>
        <w:jc w:val="both"/>
        <w:rPr>
          <w:rFonts w:ascii="Arial" w:hAnsi="Arial" w:cs="Arial"/>
          <w:szCs w:val="24"/>
        </w:rPr>
      </w:pPr>
    </w:p>
    <w:p w:rsidR="00554DB4" w:rsidRPr="00775E61" w:rsidRDefault="00554DB4" w:rsidP="00AD5A1F">
      <w:pPr>
        <w:jc w:val="both"/>
        <w:rPr>
          <w:rFonts w:ascii="Arial" w:hAnsi="Arial" w:cs="Arial"/>
          <w:szCs w:val="24"/>
        </w:rPr>
      </w:pPr>
    </w:p>
    <w:p w:rsidR="00D66749" w:rsidRDefault="00D66749">
      <w:pPr>
        <w:rPr>
          <w:rFonts w:ascii="Arial" w:hAnsi="Arial" w:cs="Arial"/>
          <w:b/>
          <w:caps/>
          <w:spacing w:val="-3"/>
          <w:sz w:val="28"/>
        </w:rPr>
      </w:pPr>
      <w:r>
        <w:rPr>
          <w:rFonts w:ascii="Arial" w:hAnsi="Arial" w:cs="Arial"/>
          <w:b/>
          <w:caps/>
          <w:spacing w:val="-3"/>
          <w:sz w:val="28"/>
        </w:rPr>
        <w:br w:type="page"/>
      </w:r>
    </w:p>
    <w:p w:rsidR="00DA03FE" w:rsidRDefault="00DA03FE" w:rsidP="00DA03F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Cs w:val="24"/>
        </w:rPr>
      </w:pPr>
      <w:r w:rsidRPr="00B21E55">
        <w:rPr>
          <w:rFonts w:ascii="Arial" w:hAnsi="Arial" w:cs="Arial"/>
          <w:b/>
          <w:spacing w:val="-3"/>
          <w:szCs w:val="24"/>
        </w:rPr>
        <w:lastRenderedPageBreak/>
        <w:t xml:space="preserve">Section </w:t>
      </w:r>
      <w:r w:rsidR="003754B3">
        <w:rPr>
          <w:rFonts w:ascii="Arial" w:hAnsi="Arial" w:cs="Arial"/>
          <w:b/>
          <w:spacing w:val="-3"/>
          <w:szCs w:val="24"/>
        </w:rPr>
        <w:t>1</w:t>
      </w:r>
      <w:r w:rsidRPr="00B21E55">
        <w:rPr>
          <w:rFonts w:ascii="Arial" w:hAnsi="Arial" w:cs="Arial"/>
          <w:b/>
          <w:spacing w:val="-3"/>
          <w:szCs w:val="24"/>
        </w:rPr>
        <w:t xml:space="preserve"> : Chocs et capacités de réponses (durant les 6 derniers mois) </w:t>
      </w:r>
    </w:p>
    <w:p w:rsidR="003754B3" w:rsidRPr="00B21E55" w:rsidRDefault="00787551" w:rsidP="00DA03F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Cs w:val="24"/>
        </w:rPr>
      </w:pPr>
      <w:r w:rsidRPr="00787551">
        <w:rPr>
          <w:rFonts w:ascii="Arial" w:hAnsi="Arial" w:cs="Arial"/>
          <w:b/>
          <w:noProof/>
          <w:spacing w:val="-3"/>
          <w:sz w:val="28"/>
          <w:lang w:val="en-US" w:eastAsia="en-US"/>
        </w:rPr>
        <w:pict>
          <v:shape id="_x0000_s1042" type="#_x0000_t202" style="position:absolute;left:0;text-align:left;margin-left:-14.8pt;margin-top:1.9pt;width:540.7pt;height:305.05pt;z-index:251666432" stroked="f">
            <v:textbox>
              <w:txbxContent>
                <w:tbl>
                  <w:tblPr>
                    <w:tblW w:w="1036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7"/>
                  </w:tblPr>
                  <w:tblGrid>
                    <w:gridCol w:w="2680"/>
                    <w:gridCol w:w="5040"/>
                    <w:gridCol w:w="2648"/>
                  </w:tblGrid>
                  <w:tr w:rsidR="0046490F" w:rsidRPr="00CC0714" w:rsidTr="00CA5306">
                    <w:trPr>
                      <w:trHeight w:val="2694"/>
                    </w:trPr>
                    <w:tc>
                      <w:tcPr>
                        <w:tcW w:w="2680" w:type="dxa"/>
                        <w:vAlign w:val="center"/>
                      </w:tcPr>
                      <w:p w:rsidR="0046490F" w:rsidRPr="00CC0714" w:rsidRDefault="0046490F" w:rsidP="008C059A">
                        <w:pPr>
                          <w:tabs>
                            <w:tab w:val="left" w:pos="-720"/>
                          </w:tabs>
                          <w:suppressAutoHyphens/>
                          <w:ind w:hanging="284"/>
                          <w:jc w:val="both"/>
                          <w:rPr>
                            <w:rFonts w:ascii="Arial" w:hAnsi="Arial" w:cs="Arial"/>
                            <w:i/>
                            <w:spacing w:val="-3"/>
                            <w:sz w:val="20"/>
                          </w:rPr>
                        </w:pPr>
                        <w:r w:rsidRPr="00CC0714">
                          <w:rPr>
                            <w:rFonts w:ascii="Arial" w:hAnsi="Arial" w:cs="Arial"/>
                            <w:spacing w:val="-3"/>
                            <w:sz w:val="20"/>
                          </w:rPr>
                          <w:t xml:space="preserve">12 </w:t>
                        </w:r>
                        <w:r w:rsidRPr="00CC0714">
                          <w:rPr>
                            <w:rFonts w:ascii="Arial" w:hAnsi="Arial" w:cs="Arial"/>
                            <w:sz w:val="20"/>
                            <w:lang w:eastAsia="en-US"/>
                          </w:rPr>
                          <w:t>Pendant les 6 derniers mois quels sont les chocs qui ont eu le plus grand impact sur la situation de votre</w:t>
                        </w:r>
                        <w:r>
                          <w:rPr>
                            <w:rFonts w:ascii="Arial" w:hAnsi="Arial" w:cs="Arial"/>
                            <w:sz w:val="20"/>
                            <w:lang w:eastAsia="en-US"/>
                          </w:rPr>
                          <w:t xml:space="preserve"> colline</w:t>
                        </w:r>
                        <w:r w:rsidRPr="00CC0714">
                          <w:rPr>
                            <w:rFonts w:ascii="Arial" w:hAnsi="Arial" w:cs="Arial"/>
                            <w:sz w:val="20"/>
                            <w:lang w:eastAsia="en-US"/>
                          </w:rPr>
                          <w:t xml:space="preserve"> ?</w:t>
                        </w:r>
                      </w:p>
                    </w:tc>
                    <w:tc>
                      <w:tcPr>
                        <w:tcW w:w="5040" w:type="dxa"/>
                        <w:shd w:val="clear" w:color="auto" w:fill="auto"/>
                        <w:vAlign w:val="center"/>
                      </w:tcPr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Déficit hydrique/sécheresse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Insectes nuisibles et maladies des cultures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Grêle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Maladie du bétail (épidémies)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Inondations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Érosion (fortes pluies/vents violents…)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Insécurité /violence/combats/pillage de récoltes/vol de bétail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Maladie/Épidémie (touchant les personnes)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Chute considérable des prix des productions au marché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Feux de brousse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4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63923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Inflation ou hausse des prix</w:t>
                        </w:r>
                      </w:p>
                    </w:tc>
                    <w:tc>
                      <w:tcPr>
                        <w:tcW w:w="2648" w:type="dxa"/>
                        <w:vAlign w:val="center"/>
                      </w:tcPr>
                      <w:p w:rsidR="0046490F" w:rsidRPr="00775E61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 w:val="20"/>
                          </w:rPr>
                        </w:pPr>
                        <w:r w:rsidRPr="00CC0714">
                          <w:rPr>
                            <w:rFonts w:ascii="Arial" w:hAnsi="Arial" w:cs="Arial"/>
                            <w:spacing w:val="-3"/>
                            <w:sz w:val="20"/>
                          </w:rPr>
                          <w:t>1</w:t>
                        </w:r>
                        <w:r w:rsidRPr="00CC0714"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  <w:vertAlign w:val="superscript"/>
                          </w:rPr>
                          <w:t>er</w:t>
                        </w:r>
                        <w:r w:rsidRPr="00CC0714"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  <w:t xml:space="preserve"> plus important</w:t>
                        </w:r>
                        <w:r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  <w:t xml:space="preserve">    </w:t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14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34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18"/>
                        </w:r>
                      </w:p>
                      <w:p w:rsidR="0046490F" w:rsidRPr="00CC0714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 w:val="20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</w:pPr>
                      </w:p>
                      <w:p w:rsidR="0046490F" w:rsidRPr="00CC0714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</w:pPr>
                      </w:p>
                      <w:p w:rsidR="0046490F" w:rsidRPr="00775E61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 w:val="20"/>
                          </w:rPr>
                        </w:pPr>
                        <w:r w:rsidRPr="00CC0714"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  <w:t>2</w:t>
                        </w:r>
                        <w:r w:rsidRPr="00CC0714"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  <w:vertAlign w:val="superscript"/>
                          </w:rPr>
                          <w:t>e</w:t>
                        </w:r>
                        <w:r w:rsidRPr="00CC0714"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  <w:t xml:space="preserve"> plus important</w:t>
                        </w:r>
                        <w:r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  <w:t xml:space="preserve">    </w:t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14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34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00"/>
                        </w:r>
                        <w:r w:rsidRPr="00EB4B4C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sym w:font="Courier New" w:char="2518"/>
                        </w:r>
                      </w:p>
                      <w:p w:rsidR="0046490F" w:rsidRPr="00CC0714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rPr>
                            <w:rFonts w:ascii="Arial" w:hAnsi="Arial" w:cs="Arial"/>
                            <w:spacing w:val="-3"/>
                            <w:sz w:val="16"/>
                            <w:szCs w:val="16"/>
                          </w:rPr>
                        </w:pPr>
                      </w:p>
                      <w:p w:rsidR="0046490F" w:rsidRPr="00CC0714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rPr>
                            <w:rFonts w:ascii="Arial" w:hAnsi="Arial" w:cs="Arial"/>
                            <w:spacing w:val="-3"/>
                            <w:sz w:val="20"/>
                          </w:rPr>
                        </w:pPr>
                      </w:p>
                      <w:p w:rsidR="0046490F" w:rsidRPr="00CC0714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spacing w:val="-3"/>
                            <w:sz w:val="20"/>
                          </w:rPr>
                        </w:pPr>
                      </w:p>
                    </w:tc>
                  </w:tr>
                  <w:tr w:rsidR="0046490F" w:rsidRPr="00CA5306" w:rsidTr="00CA5306">
                    <w:trPr>
                      <w:trHeight w:val="2694"/>
                    </w:trPr>
                    <w:tc>
                      <w:tcPr>
                        <w:tcW w:w="2680" w:type="dxa"/>
                        <w:vAlign w:val="center"/>
                      </w:tcPr>
                      <w:p w:rsidR="0046490F" w:rsidRPr="00CA5306" w:rsidRDefault="0046490F" w:rsidP="00CA530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MS Mincho" w:hAnsi="Arial" w:cs="Arial"/>
                            <w:bCs/>
                            <w:smallCaps/>
                            <w:sz w:val="20"/>
                            <w:lang w:eastAsia="ja-JP"/>
                          </w:rPr>
                        </w:pPr>
                        <w:r w:rsidRPr="00CA5306">
                          <w:rPr>
                            <w:rFonts w:ascii="Arial" w:eastAsia="MS Mincho" w:hAnsi="Arial" w:cs="Arial"/>
                            <w:bCs/>
                            <w:sz w:val="20"/>
                            <w:lang w:eastAsia="ja-JP"/>
                          </w:rPr>
                          <w:t>Est-ce que vous avez adopté les stratégies suivantes pendant les derniers 30 jours?</w:t>
                        </w:r>
                      </w:p>
                      <w:p w:rsidR="0046490F" w:rsidRPr="00D63923" w:rsidRDefault="0046490F" w:rsidP="00CA5306">
                        <w:pPr>
                          <w:tabs>
                            <w:tab w:val="left" w:pos="-720"/>
                          </w:tabs>
                          <w:suppressAutoHyphens/>
                          <w:ind w:left="288" w:hanging="288"/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</w:pPr>
                        <w:r w:rsidRPr="00D63923"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  <w:t xml:space="preserve">0 = Jamais ; </w:t>
                        </w:r>
                      </w:p>
                      <w:p w:rsidR="0046490F" w:rsidRPr="00D63923" w:rsidRDefault="0046490F" w:rsidP="00CA5306">
                        <w:pPr>
                          <w:tabs>
                            <w:tab w:val="left" w:pos="-720"/>
                          </w:tabs>
                          <w:suppressAutoHyphens/>
                          <w:ind w:left="288" w:hanging="288"/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</w:pPr>
                        <w:r w:rsidRPr="00D63923"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  <w:t>1 = Rarement (1-2 fois par semaine) ;</w:t>
                        </w:r>
                      </w:p>
                      <w:p w:rsidR="0046490F" w:rsidRPr="00D63923" w:rsidRDefault="0046490F" w:rsidP="00CA5306">
                        <w:pPr>
                          <w:tabs>
                            <w:tab w:val="left" w:pos="-720"/>
                          </w:tabs>
                          <w:suppressAutoHyphens/>
                          <w:ind w:left="288" w:hanging="288"/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</w:pPr>
                        <w:r w:rsidRPr="00D63923"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  <w:t>2 = Parfois (2-3 fois par semaine) ;</w:t>
                        </w:r>
                      </w:p>
                      <w:p w:rsidR="0046490F" w:rsidRPr="00D63923" w:rsidRDefault="0046490F" w:rsidP="00CA5306">
                        <w:pPr>
                          <w:tabs>
                            <w:tab w:val="left" w:pos="-720"/>
                          </w:tabs>
                          <w:suppressAutoHyphens/>
                          <w:ind w:left="288" w:hanging="288"/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</w:pPr>
                        <w:r w:rsidRPr="00D63923"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  <w:t xml:space="preserve">3= Presque tous les jours (4-5 fois par semaine) ; </w:t>
                        </w:r>
                      </w:p>
                      <w:p w:rsidR="0046490F" w:rsidRPr="00D63923" w:rsidRDefault="0046490F" w:rsidP="00D63923">
                        <w:pPr>
                          <w:pStyle w:val="Paragraphedeliste"/>
                          <w:numPr>
                            <w:ilvl w:val="0"/>
                            <w:numId w:val="15"/>
                          </w:numPr>
                          <w:tabs>
                            <w:tab w:val="left" w:pos="-720"/>
                          </w:tabs>
                          <w:suppressAutoHyphens/>
                          <w:ind w:left="0" w:firstLine="0"/>
                          <w:rPr>
                            <w:rFonts w:ascii="Arial" w:hAnsi="Arial" w:cs="Arial"/>
                            <w:spacing w:val="-3"/>
                            <w:sz w:val="20"/>
                          </w:rPr>
                        </w:pPr>
                        <w:r w:rsidRPr="00D63923">
                          <w:rPr>
                            <w:rFonts w:ascii="Arial" w:eastAsia="MS Mincho" w:hAnsi="Arial" w:cs="Arial"/>
                            <w:bCs/>
                            <w:sz w:val="14"/>
                            <w:szCs w:val="14"/>
                            <w:lang w:eastAsia="ja-JP"/>
                          </w:rPr>
                          <w:t>= Chaque jour</w:t>
                        </w:r>
                      </w:p>
                    </w:tc>
                    <w:tc>
                      <w:tcPr>
                        <w:tcW w:w="5040" w:type="dxa"/>
                        <w:shd w:val="clear" w:color="auto" w:fill="auto"/>
                        <w:vAlign w:val="center"/>
                      </w:tcPr>
                      <w:p w:rsidR="0046490F" w:rsidRPr="00DF4F4D" w:rsidRDefault="0046490F" w:rsidP="00D63923">
                        <w:pPr>
                          <w:pStyle w:val="Paragraphedeliste"/>
                          <w:numPr>
                            <w:ilvl w:val="0"/>
                            <w:numId w:val="16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F4F4D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Consommer des aliments moins préférés car moins chers ?</w:t>
                        </w:r>
                      </w:p>
                      <w:p w:rsidR="0046490F" w:rsidRPr="00DF4F4D" w:rsidRDefault="0046490F" w:rsidP="00D63923">
                        <w:pPr>
                          <w:pStyle w:val="Paragraphedeliste"/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</w:p>
                      <w:p w:rsidR="0046490F" w:rsidRPr="00DF4F4D" w:rsidRDefault="0046490F" w:rsidP="00D63923">
                        <w:pPr>
                          <w:pStyle w:val="Paragraphedeliste"/>
                          <w:numPr>
                            <w:ilvl w:val="0"/>
                            <w:numId w:val="16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  <w:r w:rsidRPr="00DF4F4D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Emprunter des vivres ou dépendre des aides des parentés ou des amis ?</w:t>
                        </w:r>
                      </w:p>
                      <w:p w:rsidR="0046490F" w:rsidRPr="00DF4F4D" w:rsidRDefault="0046490F" w:rsidP="00D63923">
                        <w:pPr>
                          <w:pStyle w:val="Paragraphedeliste"/>
                          <w:spacing w:before="10" w:after="10"/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</w:pPr>
                      </w:p>
                      <w:p w:rsidR="0046490F" w:rsidRPr="00DF4F4D" w:rsidRDefault="0046490F" w:rsidP="00D63923">
                        <w:pPr>
                          <w:pStyle w:val="Paragraphedeliste"/>
                          <w:numPr>
                            <w:ilvl w:val="0"/>
                            <w:numId w:val="16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mallCaps/>
                            <w:sz w:val="18"/>
                            <w:szCs w:val="18"/>
                            <w:lang w:val="fr-CA"/>
                          </w:rPr>
                        </w:pPr>
                        <w:r w:rsidRPr="00DF4F4D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Limiter la quantité de nourriture consommée au cours des repas</w:t>
                        </w:r>
                      </w:p>
                      <w:p w:rsidR="0046490F" w:rsidRPr="00DF4F4D" w:rsidRDefault="0046490F" w:rsidP="00D63923">
                        <w:pPr>
                          <w:pStyle w:val="Paragraphedeliste"/>
                          <w:rPr>
                            <w:rFonts w:ascii="Arial" w:hAnsi="Arial" w:cs="Arial"/>
                            <w:smallCaps/>
                            <w:sz w:val="18"/>
                            <w:szCs w:val="18"/>
                            <w:lang w:val="fr-CA"/>
                          </w:rPr>
                        </w:pPr>
                      </w:p>
                      <w:p w:rsidR="0046490F" w:rsidRPr="00DF4F4D" w:rsidRDefault="0046490F" w:rsidP="00D63923">
                        <w:pPr>
                          <w:pStyle w:val="Paragraphedeliste"/>
                          <w:numPr>
                            <w:ilvl w:val="0"/>
                            <w:numId w:val="16"/>
                          </w:numPr>
                          <w:spacing w:before="10" w:after="10"/>
                          <w:ind w:left="360"/>
                          <w:rPr>
                            <w:rFonts w:ascii="Arial" w:hAnsi="Arial" w:cs="Arial"/>
                            <w:smallCaps/>
                            <w:sz w:val="18"/>
                            <w:szCs w:val="18"/>
                            <w:lang w:val="fr-CA"/>
                          </w:rPr>
                        </w:pPr>
                        <w:r w:rsidRPr="00DF4F4D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Réduction des quantités consommées par les adultes/mères au profit des jeunes enfants</w:t>
                        </w:r>
                      </w:p>
                      <w:p w:rsidR="0046490F" w:rsidRPr="00DF4F4D" w:rsidRDefault="0046490F" w:rsidP="00D63923">
                        <w:pPr>
                          <w:pStyle w:val="Paragraphedeliste"/>
                          <w:rPr>
                            <w:rFonts w:ascii="Arial" w:hAnsi="Arial" w:cs="Arial"/>
                            <w:smallCaps/>
                            <w:sz w:val="18"/>
                            <w:szCs w:val="18"/>
                            <w:lang w:val="fr-CA"/>
                          </w:rPr>
                        </w:pPr>
                      </w:p>
                      <w:p w:rsidR="0046490F" w:rsidRPr="00DF4F4D" w:rsidRDefault="0046490F" w:rsidP="00D63923">
                        <w:pPr>
                          <w:pStyle w:val="Paragraphedeliste"/>
                          <w:numPr>
                            <w:ilvl w:val="0"/>
                            <w:numId w:val="16"/>
                          </w:numPr>
                          <w:spacing w:before="10" w:after="10"/>
                          <w:ind w:left="360"/>
                          <w:rPr>
                            <w:b/>
                            <w:smallCaps/>
                            <w:sz w:val="16"/>
                            <w:szCs w:val="16"/>
                            <w:lang w:val="fr-CA"/>
                          </w:rPr>
                        </w:pPr>
                        <w:r w:rsidRPr="00DF4F4D">
                          <w:rPr>
                            <w:rFonts w:ascii="Arial" w:hAnsi="Arial" w:cs="Arial"/>
                            <w:sz w:val="18"/>
                            <w:szCs w:val="18"/>
                            <w:lang w:val="fr-CA"/>
                          </w:rPr>
                          <w:t>Réduire le nombre de repas/jour (sauter 1 ou 2 repas dans la journée)</w:t>
                        </w:r>
                      </w:p>
                      <w:p w:rsidR="0046490F" w:rsidRPr="00CA5306" w:rsidRDefault="0046490F" w:rsidP="00CA5306">
                        <w:pPr>
                          <w:pStyle w:val="Paragraphedeliste"/>
                          <w:spacing w:before="10" w:after="10"/>
                          <w:rPr>
                            <w:b/>
                            <w:smallCaps/>
                            <w:sz w:val="16"/>
                            <w:szCs w:val="16"/>
                            <w:lang w:val="fr-CA"/>
                          </w:rPr>
                        </w:pPr>
                      </w:p>
                    </w:tc>
                    <w:tc>
                      <w:tcPr>
                        <w:tcW w:w="2648" w:type="dxa"/>
                        <w:vAlign w:val="center"/>
                      </w:tcPr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4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8"/>
                        </w: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4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8"/>
                        </w: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4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8"/>
                        </w: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4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8"/>
                        </w: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</w:p>
                      <w:p w:rsidR="0046490F" w:rsidRDefault="0046490F" w:rsidP="000E7F37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noProof/>
                            <w:szCs w:val="24"/>
                          </w:rPr>
                        </w:pP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4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00"/>
                        </w:r>
                        <w:r w:rsidRPr="00E40ED8">
                          <w:rPr>
                            <w:rFonts w:ascii="Arial" w:hAnsi="Arial" w:cs="Arial"/>
                            <w:noProof/>
                            <w:szCs w:val="24"/>
                          </w:rPr>
                          <w:sym w:font="Courier New" w:char="2518"/>
                        </w:r>
                      </w:p>
                      <w:p w:rsidR="0046490F" w:rsidRPr="00CA5306" w:rsidRDefault="0046490F" w:rsidP="00D63923">
                        <w:pPr>
                          <w:tabs>
                            <w:tab w:val="left" w:pos="-720"/>
                          </w:tabs>
                          <w:suppressAutoHyphens/>
                          <w:jc w:val="center"/>
                          <w:rPr>
                            <w:rFonts w:ascii="Arial" w:hAnsi="Arial" w:cs="Arial"/>
                            <w:spacing w:val="-3"/>
                            <w:sz w:val="20"/>
                          </w:rPr>
                        </w:pPr>
                      </w:p>
                    </w:tc>
                  </w:tr>
                </w:tbl>
                <w:p w:rsidR="0046490F" w:rsidRPr="00CA5306" w:rsidRDefault="0046490F" w:rsidP="00DA03FE"/>
              </w:txbxContent>
            </v:textbox>
          </v:shape>
        </w:pict>
      </w:r>
    </w:p>
    <w:p w:rsidR="00DA03FE" w:rsidRDefault="00DA03FE" w:rsidP="00DA03F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 w:val="28"/>
        </w:rPr>
      </w:pPr>
    </w:p>
    <w:p w:rsidR="00DA03FE" w:rsidRDefault="00DA03FE" w:rsidP="00DA03F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 w:val="28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DA03FE" w:rsidRDefault="00DA03FE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CA5306" w:rsidRDefault="00CA530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</w:p>
    <w:p w:rsidR="006B2960" w:rsidRPr="00265C68" w:rsidRDefault="003754B3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  <w:r>
        <w:rPr>
          <w:rFonts w:ascii="Arial" w:hAnsi="Arial" w:cs="Arial"/>
          <w:b/>
          <w:caps/>
          <w:spacing w:val="-3"/>
          <w:szCs w:val="24"/>
        </w:rPr>
        <w:t>Section 2</w:t>
      </w:r>
      <w:r w:rsidR="006B2960" w:rsidRPr="00265C68">
        <w:rPr>
          <w:rFonts w:ascii="Arial" w:hAnsi="Arial" w:cs="Arial"/>
          <w:b/>
          <w:caps/>
          <w:spacing w:val="-3"/>
          <w:szCs w:val="24"/>
        </w:rPr>
        <w:t xml:space="preserve"> : </w:t>
      </w:r>
      <w:r w:rsidR="00B46656" w:rsidRPr="00265C68">
        <w:rPr>
          <w:rFonts w:ascii="Arial" w:hAnsi="Arial" w:cs="Arial"/>
          <w:b/>
          <w:caps/>
          <w:spacing w:val="-3"/>
          <w:szCs w:val="24"/>
        </w:rPr>
        <w:t>E</w:t>
      </w:r>
      <w:r w:rsidR="006B2960" w:rsidRPr="00265C68">
        <w:rPr>
          <w:rFonts w:ascii="Arial" w:hAnsi="Arial" w:cs="Arial"/>
          <w:b/>
          <w:caps/>
          <w:spacing w:val="-3"/>
          <w:szCs w:val="24"/>
        </w:rPr>
        <w:t>MPLOI</w:t>
      </w:r>
    </w:p>
    <w:tbl>
      <w:tblPr>
        <w:tblW w:w="103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236"/>
        <w:gridCol w:w="3687"/>
        <w:gridCol w:w="1445"/>
      </w:tblGrid>
      <w:tr w:rsidR="00B85369" w:rsidRPr="00E40ED8" w:rsidTr="00975BFD">
        <w:trPr>
          <w:trHeight w:val="380"/>
        </w:trPr>
        <w:tc>
          <w:tcPr>
            <w:tcW w:w="5236" w:type="dxa"/>
            <w:tcBorders>
              <w:bottom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40ED8">
              <w:rPr>
                <w:rFonts w:ascii="Arial" w:hAnsi="Arial" w:cs="Arial"/>
                <w:b/>
                <w:noProof/>
                <w:sz w:val="20"/>
              </w:rPr>
              <w:t>Question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20"/>
              </w:rPr>
            </w:pPr>
            <w:r w:rsidRPr="00E40ED8">
              <w:rPr>
                <w:rFonts w:ascii="Arial" w:hAnsi="Arial" w:cs="Arial"/>
                <w:b/>
                <w:spacing w:val="-3"/>
                <w:sz w:val="20"/>
              </w:rPr>
              <w:t>Modalités/Instructions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E40ED8">
              <w:rPr>
                <w:rFonts w:ascii="Arial" w:hAnsi="Arial" w:cs="Arial"/>
                <w:b/>
                <w:noProof/>
                <w:sz w:val="20"/>
              </w:rPr>
              <w:t>Codification</w:t>
            </w:r>
          </w:p>
        </w:tc>
      </w:tr>
      <w:tr w:rsidR="00B85369" w:rsidRPr="00E40ED8" w:rsidTr="00975BFD">
        <w:trPr>
          <w:trHeight w:val="340"/>
        </w:trPr>
        <w:tc>
          <w:tcPr>
            <w:tcW w:w="5236" w:type="dxa"/>
            <w:tcBorders>
              <w:top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E40ED8">
              <w:rPr>
                <w:rFonts w:ascii="Arial" w:hAnsi="Arial" w:cs="Arial"/>
                <w:b/>
                <w:noProof/>
                <w:sz w:val="20"/>
              </w:rPr>
              <w:t>(1)</w:t>
            </w:r>
          </w:p>
        </w:tc>
        <w:tc>
          <w:tcPr>
            <w:tcW w:w="3687" w:type="dxa"/>
            <w:tcBorders>
              <w:top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</w:rPr>
            </w:pPr>
            <w:r w:rsidRPr="00E40ED8">
              <w:rPr>
                <w:rFonts w:ascii="Arial" w:hAnsi="Arial" w:cs="Arial"/>
                <w:b/>
                <w:spacing w:val="-3"/>
                <w:sz w:val="20"/>
              </w:rPr>
              <w:t>(2)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B85369" w:rsidRPr="00E40ED8" w:rsidRDefault="00B8536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E40ED8">
              <w:rPr>
                <w:rFonts w:ascii="Arial" w:hAnsi="Arial" w:cs="Arial"/>
                <w:b/>
                <w:noProof/>
                <w:sz w:val="20"/>
              </w:rPr>
              <w:t>(3)</w:t>
            </w:r>
          </w:p>
        </w:tc>
      </w:tr>
      <w:tr w:rsidR="006B2960" w:rsidRPr="00E40ED8" w:rsidTr="007D511F">
        <w:trPr>
          <w:trHeight w:val="576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1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>- Y a-t-il des personnes de la Colline qui vont temporairement chercher du travail ailleurs ?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 xml:space="preserve"> (moins de 1 an)</w:t>
            </w: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Oui.....1</w:t>
            </w:r>
          </w:p>
          <w:p w:rsidR="006B2960" w:rsidRPr="00E40ED8" w:rsidRDefault="00BD1FB6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Non.....0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 xml:space="preserve"> &gt;&gt; </w:t>
            </w:r>
            <w:r w:rsidR="00B46656" w:rsidRPr="00E40ED8">
              <w:rPr>
                <w:rFonts w:ascii="Arial" w:hAnsi="Arial" w:cs="Arial"/>
                <w:spacing w:val="-3"/>
                <w:sz w:val="20"/>
              </w:rPr>
              <w:t>4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975BFD">
        <w:trPr>
          <w:trHeight w:val="720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2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>- Où vont</w:t>
            </w:r>
            <w:r w:rsidR="00DC7FBD" w:rsidRPr="00E40ED8">
              <w:rPr>
                <w:rFonts w:ascii="Arial" w:hAnsi="Arial" w:cs="Arial"/>
                <w:spacing w:val="-3"/>
                <w:sz w:val="20"/>
              </w:rPr>
              <w:t>-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>ils généralement ?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1. Sur les collines de la même commune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2. Dans une autre commune de la même province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3. Dans une autre province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 w:rsidRPr="00E40ED8">
                <w:rPr>
                  <w:rFonts w:ascii="Arial" w:hAnsi="Arial" w:cs="Arial"/>
                  <w:spacing w:val="-3"/>
                  <w:sz w:val="20"/>
                </w:rPr>
                <w:t>4. A</w:t>
              </w:r>
            </w:smartTag>
            <w:r w:rsidRPr="00E40ED8">
              <w:rPr>
                <w:rFonts w:ascii="Arial" w:hAnsi="Arial" w:cs="Arial"/>
                <w:spacing w:val="-3"/>
                <w:sz w:val="20"/>
              </w:rPr>
              <w:t xml:space="preserve"> l’étranger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265C68">
        <w:trPr>
          <w:trHeight w:val="462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3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 xml:space="preserve"> - Si autre province, laquelle ?</w:t>
            </w: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Voir codes des provinces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3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265C68">
        <w:trPr>
          <w:trHeight w:val="525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4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 xml:space="preserve"> - Y a-t-il des personnes qui viennent temporairement sur la Colline pour chercher du travail ? (moins de 1 an)</w:t>
            </w: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Oui.....1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Non.....</w:t>
            </w:r>
            <w:r w:rsidR="00F66D9C" w:rsidRPr="00E40ED8">
              <w:rPr>
                <w:rFonts w:ascii="Arial" w:hAnsi="Arial" w:cs="Arial"/>
                <w:spacing w:val="-3"/>
                <w:sz w:val="20"/>
              </w:rPr>
              <w:t>0</w:t>
            </w:r>
            <w:r w:rsidRPr="00E40ED8">
              <w:rPr>
                <w:rFonts w:ascii="Arial" w:hAnsi="Arial" w:cs="Arial"/>
                <w:spacing w:val="-3"/>
                <w:sz w:val="20"/>
              </w:rPr>
              <w:t xml:space="preserve"> &gt;&gt; Section 2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975BFD">
        <w:trPr>
          <w:trHeight w:val="720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5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>- D'où viennent-elles généralement?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1. Sur les collines de la même commune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2. Dans une autre commune de la même province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3. Dans une autre province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 w:rsidRPr="00E40ED8">
                <w:rPr>
                  <w:rFonts w:ascii="Arial" w:hAnsi="Arial" w:cs="Arial"/>
                  <w:spacing w:val="-3"/>
                  <w:sz w:val="20"/>
                </w:rPr>
                <w:t>4. A</w:t>
              </w:r>
            </w:smartTag>
            <w:r w:rsidRPr="00E40ED8">
              <w:rPr>
                <w:rFonts w:ascii="Arial" w:hAnsi="Arial" w:cs="Arial"/>
                <w:spacing w:val="-3"/>
                <w:sz w:val="20"/>
              </w:rPr>
              <w:t xml:space="preserve"> l’étranger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265C68">
        <w:trPr>
          <w:trHeight w:val="498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noProof/>
                <w:sz w:val="20"/>
              </w:rPr>
              <w:t>6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>- Si autre province, laquelle?</w:t>
            </w: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Voir codes des provinces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Cs w:val="24"/>
              </w:rPr>
            </w:pPr>
            <w:r w:rsidRPr="00E40ED8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34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6B2960" w:rsidRPr="00E40ED8" w:rsidTr="00975BFD">
        <w:trPr>
          <w:trHeight w:val="720"/>
        </w:trPr>
        <w:tc>
          <w:tcPr>
            <w:tcW w:w="5236" w:type="dxa"/>
            <w:vAlign w:val="center"/>
          </w:tcPr>
          <w:p w:rsidR="006B2960" w:rsidRPr="00E40ED8" w:rsidRDefault="00975BFD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7</w:t>
            </w:r>
            <w:r w:rsidR="006B2960" w:rsidRPr="00E40ED8">
              <w:rPr>
                <w:rFonts w:ascii="Arial" w:hAnsi="Arial" w:cs="Arial"/>
                <w:spacing w:val="-3"/>
                <w:sz w:val="20"/>
              </w:rPr>
              <w:t xml:space="preserve"> - Quelles sont les principales activités qu'elles exercent sur cette Colline ?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 xml:space="preserve">    (décrire les 3 principales activités)</w:t>
            </w:r>
          </w:p>
        </w:tc>
        <w:tc>
          <w:tcPr>
            <w:tcW w:w="3687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1.....................................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2.....................................</w:t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E40ED8">
              <w:rPr>
                <w:rFonts w:ascii="Arial" w:hAnsi="Arial" w:cs="Arial"/>
                <w:spacing w:val="-3"/>
                <w:sz w:val="20"/>
              </w:rPr>
              <w:t>3.....................................</w:t>
            </w:r>
          </w:p>
        </w:tc>
        <w:tc>
          <w:tcPr>
            <w:tcW w:w="1445" w:type="dxa"/>
            <w:vAlign w:val="center"/>
          </w:tcPr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3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8"/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3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8"/>
            </w:r>
          </w:p>
          <w:p w:rsidR="006B2960" w:rsidRPr="00E40ED8" w:rsidRDefault="006B2960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34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00"/>
            </w:r>
            <w:r w:rsidRPr="00E40ED8">
              <w:rPr>
                <w:rFonts w:ascii="Arial" w:hAnsi="Arial" w:cs="Arial"/>
                <w:spacing w:val="-3"/>
                <w:szCs w:val="24"/>
              </w:rPr>
              <w:sym w:font="Courier New" w:char="2518"/>
            </w:r>
          </w:p>
        </w:tc>
      </w:tr>
    </w:tbl>
    <w:p w:rsidR="006B2960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p w:rsidR="00265C68" w:rsidRDefault="00265C68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p w:rsidR="0060721A" w:rsidRDefault="0060721A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p w:rsidR="0060721A" w:rsidRDefault="0060721A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p w:rsidR="0060721A" w:rsidRDefault="0060721A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tbl>
      <w:tblPr>
        <w:tblW w:w="8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"/>
        <w:gridCol w:w="918"/>
        <w:gridCol w:w="1072"/>
        <w:gridCol w:w="696"/>
        <w:gridCol w:w="918"/>
        <w:gridCol w:w="861"/>
        <w:gridCol w:w="745"/>
        <w:gridCol w:w="725"/>
        <w:gridCol w:w="908"/>
        <w:gridCol w:w="831"/>
      </w:tblGrid>
      <w:tr w:rsidR="00265C68" w:rsidRPr="0060721A" w:rsidTr="00265C68">
        <w:trPr>
          <w:trHeight w:val="332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Province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Bubanza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Bujumbura rural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Bururi</w:t>
            </w:r>
            <w:proofErr w:type="spellEnd"/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Cankuzo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Cibitoke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Gitega</w:t>
            </w:r>
            <w:proofErr w:type="spellEnd"/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Karuzi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Kayanza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Kirundo</w:t>
            </w:r>
          </w:p>
        </w:tc>
      </w:tr>
      <w:tr w:rsidR="00265C68" w:rsidRPr="0060721A" w:rsidTr="00265C68">
        <w:trPr>
          <w:trHeight w:val="300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Code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01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02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03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04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06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07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08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09</w:t>
            </w:r>
          </w:p>
        </w:tc>
      </w:tr>
    </w:tbl>
    <w:p w:rsidR="00265C68" w:rsidRPr="003C196D" w:rsidRDefault="00265C68" w:rsidP="00265C68">
      <w:pPr>
        <w:rPr>
          <w:sz w:val="16"/>
          <w:szCs w:val="16"/>
        </w:rPr>
      </w:pPr>
    </w:p>
    <w:tbl>
      <w:tblPr>
        <w:tblW w:w="8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1062"/>
        <w:gridCol w:w="1113"/>
        <w:gridCol w:w="949"/>
        <w:gridCol w:w="832"/>
        <w:gridCol w:w="832"/>
        <w:gridCol w:w="846"/>
        <w:gridCol w:w="832"/>
        <w:gridCol w:w="1144"/>
      </w:tblGrid>
      <w:tr w:rsidR="00265C68" w:rsidRPr="0060721A" w:rsidTr="00265C68">
        <w:trPr>
          <w:trHeight w:val="30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Province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Makamba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Muramvya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Muyinga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Mwaro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Ngozi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Rutana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Ruyigi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Bujumbura </w:t>
            </w:r>
            <w:proofErr w:type="spellStart"/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mairie</w:t>
            </w:r>
            <w:proofErr w:type="spellEnd"/>
          </w:p>
        </w:tc>
      </w:tr>
      <w:tr w:rsidR="00265C68" w:rsidRPr="0060721A" w:rsidTr="00265C68">
        <w:trPr>
          <w:trHeight w:val="30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Code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65C68" w:rsidRPr="0060721A" w:rsidRDefault="00265C68" w:rsidP="00265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0721A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</w:tr>
    </w:tbl>
    <w:p w:rsidR="00265C68" w:rsidRDefault="00265C68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6"/>
          <w:szCs w:val="6"/>
        </w:rPr>
      </w:pPr>
    </w:p>
    <w:p w:rsidR="00265C68" w:rsidRPr="00265C68" w:rsidRDefault="00265C68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6"/>
          <w:szCs w:val="16"/>
        </w:rPr>
      </w:pPr>
    </w:p>
    <w:p w:rsidR="003754B3" w:rsidRDefault="003754B3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</w:rPr>
      </w:pPr>
    </w:p>
    <w:p w:rsidR="006B2960" w:rsidRPr="00775E61" w:rsidRDefault="003754B3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</w:rPr>
      </w:pPr>
      <w:r>
        <w:rPr>
          <w:rFonts w:ascii="Arial" w:hAnsi="Arial" w:cs="Arial"/>
          <w:b/>
          <w:spacing w:val="-3"/>
        </w:rPr>
        <w:t>SECTION 3</w:t>
      </w:r>
      <w:r w:rsidR="00315A66" w:rsidRPr="00775E61">
        <w:rPr>
          <w:rFonts w:ascii="Arial" w:hAnsi="Arial" w:cs="Arial"/>
          <w:b/>
          <w:spacing w:val="-3"/>
        </w:rPr>
        <w:t> :</w:t>
      </w:r>
      <w:r w:rsidR="006B2960" w:rsidRPr="00775E61">
        <w:rPr>
          <w:rFonts w:ascii="Arial" w:hAnsi="Arial" w:cs="Arial"/>
          <w:b/>
          <w:spacing w:val="-3"/>
        </w:rPr>
        <w:t xml:space="preserve"> ECONOMIE</w:t>
      </w:r>
    </w:p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tbl>
      <w:tblPr>
        <w:tblW w:w="0" w:type="auto"/>
        <w:tblBorders>
          <w:top w:val="double" w:sz="6" w:space="0" w:color="auto"/>
          <w:left w:val="sing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40"/>
        <w:gridCol w:w="3027"/>
        <w:gridCol w:w="1984"/>
      </w:tblGrid>
      <w:tr w:rsidR="00F56858" w:rsidRPr="00775E61" w:rsidTr="007D511F">
        <w:trPr>
          <w:trHeight w:val="288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60721A">
              <w:rPr>
                <w:rFonts w:ascii="Arial" w:hAnsi="Arial" w:cs="Arial"/>
                <w:b/>
                <w:noProof/>
                <w:sz w:val="20"/>
              </w:rPr>
              <w:t>Question</w:t>
            </w:r>
          </w:p>
        </w:tc>
        <w:tc>
          <w:tcPr>
            <w:tcW w:w="3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20"/>
              </w:rPr>
            </w:pPr>
            <w:r w:rsidRPr="0060721A">
              <w:rPr>
                <w:rFonts w:ascii="Arial" w:hAnsi="Arial" w:cs="Arial"/>
                <w:b/>
                <w:spacing w:val="-3"/>
                <w:sz w:val="20"/>
              </w:rPr>
              <w:t>Modalités/Instructions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60721A">
              <w:rPr>
                <w:rFonts w:ascii="Arial" w:hAnsi="Arial" w:cs="Arial"/>
                <w:b/>
                <w:noProof/>
                <w:sz w:val="20"/>
              </w:rPr>
              <w:t>Codification</w:t>
            </w:r>
          </w:p>
        </w:tc>
      </w:tr>
      <w:tr w:rsidR="00F56858" w:rsidRPr="00775E61" w:rsidTr="007D511F">
        <w:trPr>
          <w:trHeight w:val="288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60721A">
              <w:rPr>
                <w:rFonts w:ascii="Arial" w:hAnsi="Arial" w:cs="Arial"/>
                <w:b/>
                <w:noProof/>
                <w:sz w:val="20"/>
              </w:rPr>
              <w:t>(1)</w:t>
            </w:r>
          </w:p>
        </w:tc>
        <w:tc>
          <w:tcPr>
            <w:tcW w:w="3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</w:rPr>
            </w:pPr>
            <w:r w:rsidRPr="0060721A">
              <w:rPr>
                <w:rFonts w:ascii="Arial" w:hAnsi="Arial" w:cs="Arial"/>
                <w:b/>
                <w:spacing w:val="-3"/>
                <w:sz w:val="20"/>
              </w:rPr>
              <w:t>(2)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60721A">
              <w:rPr>
                <w:rFonts w:ascii="Arial" w:hAnsi="Arial" w:cs="Arial"/>
                <w:b/>
                <w:noProof/>
                <w:sz w:val="20"/>
              </w:rPr>
              <w:t>(3)</w:t>
            </w:r>
          </w:p>
        </w:tc>
      </w:tr>
      <w:tr w:rsidR="00F56858" w:rsidRPr="00775E61" w:rsidTr="00E40ED8">
        <w:trPr>
          <w:trHeight w:val="864"/>
        </w:trPr>
        <w:tc>
          <w:tcPr>
            <w:tcW w:w="48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1. Quelles sont les trois principales activités économiques des habitants de la Colline (par ordre d’importance)</w:t>
            </w:r>
          </w:p>
          <w:p w:rsidR="00F56858" w:rsidRPr="0060721A" w:rsidRDefault="00F56858" w:rsidP="007D511F">
            <w:pPr>
              <w:tabs>
                <w:tab w:val="left" w:pos="-720"/>
              </w:tabs>
              <w:suppressAutoHyphens/>
              <w:ind w:hanging="284"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i/>
                <w:spacing w:val="-3"/>
                <w:sz w:val="20"/>
              </w:rPr>
              <w:t>(Voir codes des activités)</w:t>
            </w:r>
          </w:p>
        </w:tc>
        <w:tc>
          <w:tcPr>
            <w:tcW w:w="3027" w:type="dxa"/>
            <w:tcBorders>
              <w:top w:val="nil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1.................................................</w:t>
            </w:r>
          </w:p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2.................................................</w:t>
            </w:r>
          </w:p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3.................................................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3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8"/>
            </w:r>
          </w:p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3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8"/>
            </w:r>
          </w:p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34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00"/>
            </w:r>
            <w:r w:rsidRPr="0060721A">
              <w:rPr>
                <w:rFonts w:ascii="Arial" w:hAnsi="Arial" w:cs="Arial"/>
                <w:spacing w:val="-3"/>
                <w:sz w:val="20"/>
              </w:rPr>
              <w:sym w:font="Courier New" w:char="2518"/>
            </w:r>
          </w:p>
        </w:tc>
      </w:tr>
      <w:tr w:rsidR="00F56858" w:rsidRPr="00775E61" w:rsidTr="007D511F">
        <w:trPr>
          <w:trHeight w:val="259"/>
        </w:trPr>
        <w:tc>
          <w:tcPr>
            <w:tcW w:w="484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60721A">
              <w:rPr>
                <w:rFonts w:ascii="Arial" w:hAnsi="Arial" w:cs="Arial"/>
                <w:b/>
                <w:noProof/>
                <w:sz w:val="20"/>
              </w:rPr>
              <w:t>2. Y a t-il sur la Colline un (e) "...................." ?</w:t>
            </w:r>
          </w:p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66D9C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20"/>
              </w:rPr>
            </w:pPr>
            <w:r w:rsidRPr="0060721A">
              <w:rPr>
                <w:rFonts w:ascii="Arial" w:hAnsi="Arial" w:cs="Arial"/>
                <w:b/>
                <w:spacing w:val="-3"/>
                <w:sz w:val="20"/>
              </w:rPr>
              <w:t>Activités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58" w:rsidRPr="0060721A" w:rsidRDefault="007D511F" w:rsidP="007D51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Oui...</w:t>
            </w:r>
            <w:r w:rsidR="00F66D9C" w:rsidRPr="0060721A">
              <w:rPr>
                <w:rFonts w:ascii="Arial" w:hAnsi="Arial" w:cs="Arial"/>
                <w:spacing w:val="-3"/>
                <w:sz w:val="20"/>
              </w:rPr>
              <w:t>.1</w:t>
            </w:r>
            <w:r w:rsidRPr="0060721A">
              <w:rPr>
                <w:rFonts w:ascii="Arial" w:hAnsi="Arial" w:cs="Arial"/>
                <w:spacing w:val="-3"/>
                <w:sz w:val="20"/>
              </w:rPr>
              <w:t> ; N</w:t>
            </w:r>
            <w:r w:rsidR="00F66D9C" w:rsidRPr="0060721A">
              <w:rPr>
                <w:rFonts w:ascii="Arial" w:hAnsi="Arial" w:cs="Arial"/>
                <w:spacing w:val="-3"/>
                <w:sz w:val="20"/>
              </w:rPr>
              <w:t>on....0</w:t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1. Tailleur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2. Boucher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3. Maçon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4. Fabricant de briques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5. Potier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6. Forgeron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7. Vannier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8. Menuisier/Charpentier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9. Cordonnier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10. Boutiquier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11. Tablier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12. Meunier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13. Mécanicien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14. Coiffeur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15. Vendeur de boisson locale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tcBorders>
              <w:bottom w:val="nil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>17. Accoucheuse traditionnelle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  <w:tr w:rsidR="00F56858" w:rsidRPr="00775E61" w:rsidTr="00E40ED8">
        <w:trPr>
          <w:trHeight w:val="432"/>
        </w:trPr>
        <w:tc>
          <w:tcPr>
            <w:tcW w:w="484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60721A">
              <w:rPr>
                <w:rFonts w:ascii="Arial" w:hAnsi="Arial" w:cs="Arial"/>
                <w:spacing w:val="-3"/>
                <w:sz w:val="20"/>
              </w:rPr>
              <w:t xml:space="preserve">18. </w:t>
            </w:r>
            <w:proofErr w:type="spellStart"/>
            <w:r w:rsidRPr="0060721A">
              <w:rPr>
                <w:rFonts w:ascii="Arial" w:hAnsi="Arial" w:cs="Arial"/>
                <w:spacing w:val="-3"/>
                <w:sz w:val="20"/>
              </w:rPr>
              <w:t>Tradipraticien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6858" w:rsidRPr="0060721A" w:rsidRDefault="00F56858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Cs w:val="24"/>
              </w:rPr>
            </w:pPr>
            <w:r w:rsidRPr="0060721A">
              <w:rPr>
                <w:rFonts w:ascii="Arial" w:hAnsi="Arial" w:cs="Arial"/>
                <w:noProof/>
                <w:szCs w:val="24"/>
              </w:rPr>
              <w:sym w:font="Courier New" w:char="2514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00"/>
            </w:r>
            <w:r w:rsidRPr="0060721A">
              <w:rPr>
                <w:rFonts w:ascii="Arial" w:hAnsi="Arial" w:cs="Arial"/>
                <w:noProof/>
                <w:szCs w:val="24"/>
              </w:rPr>
              <w:sym w:font="Courier New" w:char="2518"/>
            </w:r>
          </w:p>
        </w:tc>
      </w:tr>
    </w:tbl>
    <w:p w:rsidR="00670055" w:rsidRDefault="00670055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tbl>
      <w:tblPr>
        <w:tblStyle w:val="Grilledutableau"/>
        <w:tblW w:w="0" w:type="auto"/>
        <w:tblLook w:val="04A0"/>
      </w:tblPr>
      <w:tblGrid>
        <w:gridCol w:w="4731"/>
        <w:gridCol w:w="4644"/>
      </w:tblGrid>
      <w:tr w:rsidR="0060721A" w:rsidTr="0060721A">
        <w:tc>
          <w:tcPr>
            <w:tcW w:w="4731" w:type="dxa"/>
          </w:tcPr>
          <w:p w:rsidR="0060721A" w:rsidRPr="0060721A" w:rsidRDefault="0060721A" w:rsidP="0060721A">
            <w:pPr>
              <w:ind w:left="2160" w:hanging="2160"/>
              <w:jc w:val="both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</w:pPr>
            <w:proofErr w:type="gramStart"/>
            <w:r w:rsidRPr="00265C6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  <w:t>Codes</w:t>
            </w:r>
            <w:proofErr w:type="gramEnd"/>
            <w:r w:rsidRPr="00265C6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  <w:t xml:space="preserve"> des activités</w:t>
            </w:r>
          </w:p>
        </w:tc>
        <w:tc>
          <w:tcPr>
            <w:tcW w:w="4644" w:type="dxa"/>
          </w:tcPr>
          <w:p w:rsidR="0060721A" w:rsidRPr="0060721A" w:rsidRDefault="0060721A" w:rsidP="0060721A">
            <w:pPr>
              <w:ind w:left="1980" w:hanging="1980"/>
              <w:jc w:val="both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</w:pPr>
            <w:proofErr w:type="gramStart"/>
            <w:r w:rsidRPr="00265C6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  <w:t>Codes</w:t>
            </w:r>
            <w:proofErr w:type="gramEnd"/>
            <w:r w:rsidRPr="00265C6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fr-BE"/>
              </w:rPr>
              <w:t xml:space="preserve"> des activités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01. 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>Agriculture avec culture d’exportation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20. 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>Petit commerce/Ambulant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02. 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>Agriculture sans culture d’exportation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21.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Vendre de la bière locale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03. 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>Elevage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22.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Maçonnerie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04. 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>Pêche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23.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Menuiserie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05.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Activités extractives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24.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Charpentier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06. 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>Activités de fabrication industrielle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25.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Potier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07.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Activités de fabrication artisanale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26.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Vannier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08.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Production et distribution Eau et Electricité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27.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Meunier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09.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Construction</w:t>
            </w:r>
          </w:p>
        </w:tc>
        <w:tc>
          <w:tcPr>
            <w:tcW w:w="4644" w:type="dxa"/>
          </w:tcPr>
          <w:p w:rsidR="0060721A" w:rsidRPr="002D5522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2D5522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28.</w:t>
            </w:r>
            <w:r w:rsidRPr="002D5522">
              <w:rPr>
                <w:rFonts w:ascii="Arial" w:hAnsi="Arial" w:cs="Arial"/>
                <w:sz w:val="16"/>
                <w:szCs w:val="16"/>
                <w:lang w:val="fr-BE"/>
              </w:rPr>
              <w:t xml:space="preserve"> Forgeron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10.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Commerce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29.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Tailleur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11.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Réparation véhicules/motos ou appareils domestiques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30.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Cordonnier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12.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Transport, Entreposage et Communications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31.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Tricoteur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13.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Intermédiation financière (Banques)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32. 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>Coiffeur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14.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Immobilier, Location et Activités de service aux entreprises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 xml:space="preserve">33. </w:t>
            </w:r>
            <w:proofErr w:type="spellStart"/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>Tradi</w:t>
            </w:r>
            <w:proofErr w:type="spellEnd"/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>-praticien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15.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Administration Publique et Défense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34.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Accoucheuse traditionnelle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16.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Education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35.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Elevage traditionnel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17.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Santé et Action sociale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36.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Pêche artisanale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18.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Autres activités de services collectifs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D76D0E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37.</w:t>
            </w:r>
            <w:r w:rsidRPr="00D76D0E">
              <w:rPr>
                <w:rFonts w:ascii="Arial" w:hAnsi="Arial" w:cs="Arial"/>
                <w:sz w:val="16"/>
                <w:szCs w:val="16"/>
                <w:lang w:val="fr-BE"/>
              </w:rPr>
              <w:t xml:space="preserve"> Domestique/Yaya/Bonne</w:t>
            </w:r>
          </w:p>
        </w:tc>
      </w:tr>
      <w:tr w:rsidR="0060721A" w:rsidTr="0060721A">
        <w:tc>
          <w:tcPr>
            <w:tcW w:w="4731" w:type="dxa"/>
          </w:tcPr>
          <w:p w:rsidR="0060721A" w:rsidRPr="00875FFF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  <w:r w:rsidRPr="00875FFF">
              <w:rPr>
                <w:rFonts w:ascii="Arial" w:hAnsi="Arial" w:cs="Arial"/>
                <w:b/>
                <w:bCs/>
                <w:sz w:val="16"/>
                <w:szCs w:val="16"/>
                <w:lang w:val="fr-BE"/>
              </w:rPr>
              <w:t>19.</w:t>
            </w:r>
            <w:r w:rsidRPr="00875FFF">
              <w:rPr>
                <w:rFonts w:ascii="Arial" w:hAnsi="Arial" w:cs="Arial"/>
                <w:sz w:val="16"/>
                <w:szCs w:val="16"/>
                <w:lang w:val="fr-BE"/>
              </w:rPr>
              <w:t xml:space="preserve"> Organismes extraterritoriaux</w:t>
            </w:r>
          </w:p>
        </w:tc>
        <w:tc>
          <w:tcPr>
            <w:tcW w:w="4644" w:type="dxa"/>
          </w:tcPr>
          <w:p w:rsidR="0060721A" w:rsidRPr="00D76D0E" w:rsidRDefault="0060721A" w:rsidP="000E7F37">
            <w:pPr>
              <w:jc w:val="both"/>
              <w:rPr>
                <w:rFonts w:ascii="Arial" w:hAnsi="Arial" w:cs="Arial"/>
                <w:sz w:val="16"/>
                <w:szCs w:val="16"/>
                <w:lang w:val="fr-BE"/>
              </w:rPr>
            </w:pPr>
          </w:p>
        </w:tc>
      </w:tr>
    </w:tbl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</w:rPr>
      </w:pPr>
      <w:r w:rsidRPr="00775E61">
        <w:rPr>
          <w:rFonts w:ascii="Arial" w:hAnsi="Arial" w:cs="Arial"/>
          <w:spacing w:val="-3"/>
        </w:rPr>
        <w:br w:type="page"/>
      </w:r>
      <w:r w:rsidRPr="00775E61">
        <w:rPr>
          <w:rFonts w:ascii="Arial" w:hAnsi="Arial" w:cs="Arial"/>
          <w:b/>
          <w:spacing w:val="-3"/>
        </w:rPr>
        <w:lastRenderedPageBreak/>
        <w:t xml:space="preserve"> </w:t>
      </w:r>
      <w:r w:rsidR="003754B3">
        <w:rPr>
          <w:rFonts w:ascii="Arial" w:hAnsi="Arial" w:cs="Arial"/>
          <w:b/>
          <w:spacing w:val="-3"/>
        </w:rPr>
        <w:t>SECTION 4</w:t>
      </w:r>
      <w:r w:rsidR="00315A66" w:rsidRPr="00775E61">
        <w:rPr>
          <w:rFonts w:ascii="Arial" w:hAnsi="Arial" w:cs="Arial"/>
          <w:b/>
          <w:spacing w:val="-3"/>
        </w:rPr>
        <w:t xml:space="preserve"> : </w:t>
      </w:r>
      <w:r w:rsidRPr="00775E61">
        <w:rPr>
          <w:rFonts w:ascii="Arial" w:hAnsi="Arial" w:cs="Arial"/>
          <w:b/>
          <w:spacing w:val="-3"/>
        </w:rPr>
        <w:t>EQUIPEMENT (INFRASTRUCTURES)</w:t>
      </w:r>
    </w:p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</w:rPr>
      </w:pPr>
    </w:p>
    <w:tbl>
      <w:tblPr>
        <w:tblW w:w="103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380"/>
        <w:gridCol w:w="3600"/>
        <w:gridCol w:w="1388"/>
      </w:tblGrid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noProof/>
                <w:sz w:val="18"/>
                <w:szCs w:val="18"/>
              </w:rPr>
              <w:t>Question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spacing w:val="-3"/>
                <w:sz w:val="18"/>
                <w:szCs w:val="18"/>
              </w:rPr>
              <w:t>Modalités/Instructions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noProof/>
                <w:sz w:val="18"/>
                <w:szCs w:val="18"/>
              </w:rPr>
              <w:t>Codification</w:t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noProof/>
                <w:sz w:val="18"/>
                <w:szCs w:val="18"/>
              </w:rPr>
              <w:t>(1)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spacing w:val="-3"/>
                <w:sz w:val="18"/>
                <w:szCs w:val="18"/>
              </w:rPr>
              <w:t>(2)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b/>
                <w:noProof/>
                <w:sz w:val="18"/>
                <w:szCs w:val="18"/>
              </w:rPr>
              <w:t>(3)</w:t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1- Y </w:t>
            </w:r>
            <w:proofErr w:type="gramStart"/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a -</w:t>
            </w:r>
            <w:proofErr w:type="gramEnd"/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t- il une route qui traverse la Colline ?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Oui.......................1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Non......................</w:t>
            </w:r>
            <w:r w:rsidR="0011561A" w:rsidRPr="00FE5C2B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 &gt;&gt; 4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2- Cette route est-elle praticable en toute saison 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Oui.......................1 &gt;&gt; 4</w:t>
            </w:r>
          </w:p>
          <w:p w:rsidR="000B3A84" w:rsidRPr="00FE5C2B" w:rsidRDefault="0011561A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Non......................0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3- Pendant combien de mois cette route est-elle praticable au cours de l'année 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</w:t>
            </w:r>
            <w:r w:rsidR="004834D6" w:rsidRPr="00FE5C2B">
              <w:rPr>
                <w:rFonts w:ascii="Arial" w:hAnsi="Arial" w:cs="Arial"/>
                <w:spacing w:val="-3"/>
                <w:sz w:val="18"/>
                <w:szCs w:val="18"/>
              </w:rPr>
              <w:t>om</w:t>
            </w: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bre de mois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3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4- A quelle distance se trouve la route provinciale   la plus proche 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Voir codes des distances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noProof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. A"/>
              </w:smartTagPr>
              <w:r w:rsidRPr="00FE5C2B">
                <w:rPr>
                  <w:rFonts w:ascii="Arial" w:hAnsi="Arial" w:cs="Arial"/>
                  <w:noProof/>
                  <w:sz w:val="18"/>
                  <w:szCs w:val="18"/>
                </w:rPr>
                <w:t>5. A</w:t>
              </w:r>
            </w:smartTag>
            <w:r w:rsidRPr="00FE5C2B">
              <w:rPr>
                <w:rFonts w:ascii="Arial" w:hAnsi="Arial" w:cs="Arial"/>
                <w:noProof/>
                <w:sz w:val="18"/>
                <w:szCs w:val="18"/>
              </w:rPr>
              <w:t xml:space="preserve"> quelle distance se trouve la route bitumée la  plus proche 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Voir codes des distances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A79F5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6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>- Y a-t-il un marché sur la Colline ?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Oui,</w:t>
            </w:r>
            <w:r w:rsidR="004834D6"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Marché quotidien............1 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Oui, 2 fois la semaine............2 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Oui, 3 fois la semaine............3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Oui, Marché hebdomadaire...4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</w:t>
            </w:r>
            <w:r w:rsidR="00A258A4" w:rsidRPr="00FE5C2B">
              <w:rPr>
                <w:rFonts w:ascii="Arial" w:hAnsi="Arial" w:cs="Arial"/>
                <w:spacing w:val="-3"/>
                <w:sz w:val="18"/>
                <w:szCs w:val="18"/>
              </w:rPr>
              <w:t>.........................5 &gt;&gt; 8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A258A4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7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>- Donner les trois principaux produits les plus vendus dans ce marché.</w:t>
            </w:r>
          </w:p>
          <w:p w:rsidR="000B3A84" w:rsidRPr="00FE5C2B" w:rsidRDefault="000A79F5" w:rsidP="00DC7FBD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(voir codes </w:t>
            </w:r>
            <w:r w:rsidR="00DC7FBD" w:rsidRPr="00FE5C2B">
              <w:rPr>
                <w:rFonts w:ascii="Arial" w:hAnsi="Arial" w:cs="Arial"/>
                <w:spacing w:val="-3"/>
                <w:sz w:val="18"/>
                <w:szCs w:val="18"/>
              </w:rPr>
              <w:t>des produits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1. ............................................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2. ............................................</w:t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3. ............................................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3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8"/>
            </w:r>
          </w:p>
          <w:p w:rsidR="000B3A84" w:rsidRPr="00FE5C2B" w:rsidRDefault="000B3A84" w:rsidP="00AD5A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3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8"/>
            </w:r>
          </w:p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34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sz w:val="18"/>
                <w:szCs w:val="18"/>
              </w:rPr>
              <w:sym w:font="Courier New" w:char="2518"/>
            </w:r>
          </w:p>
        </w:tc>
      </w:tr>
      <w:tr w:rsidR="000335D3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335D3" w:rsidRPr="00FE5C2B" w:rsidRDefault="000335D3" w:rsidP="00AD5A1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2"/>
                <w:sz w:val="18"/>
                <w:szCs w:val="18"/>
              </w:rPr>
              <w:t xml:space="preserve">8. Quelle est la principale destination des ventes des produits de la colline ? </w:t>
            </w:r>
          </w:p>
          <w:p w:rsidR="000335D3" w:rsidRPr="00FE5C2B" w:rsidRDefault="000335D3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3600" w:type="dxa"/>
            <w:vAlign w:val="center"/>
          </w:tcPr>
          <w:p w:rsidR="000335D3" w:rsidRPr="00FE5C2B" w:rsidRDefault="000335D3" w:rsidP="00AD5A1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2"/>
                <w:sz w:val="18"/>
                <w:szCs w:val="18"/>
              </w:rPr>
              <w:t>1. Marché de la Colline</w:t>
            </w:r>
          </w:p>
          <w:p w:rsidR="000335D3" w:rsidRPr="00FE5C2B" w:rsidRDefault="000335D3" w:rsidP="00AD5A1F">
            <w:pPr>
              <w:pStyle w:val="Retraitcorpsdetexte2"/>
              <w:tabs>
                <w:tab w:val="clear" w:pos="0"/>
              </w:tabs>
              <w:ind w:left="0" w:firstLine="0"/>
              <w:rPr>
                <w:rFonts w:cs="Arial"/>
                <w:szCs w:val="18"/>
              </w:rPr>
            </w:pPr>
            <w:r w:rsidRPr="00FE5C2B">
              <w:rPr>
                <w:rFonts w:cs="Arial"/>
                <w:szCs w:val="18"/>
              </w:rPr>
              <w:t xml:space="preserve">2. Autres marché </w:t>
            </w:r>
          </w:p>
          <w:p w:rsidR="000335D3" w:rsidRPr="00FE5C2B" w:rsidRDefault="000335D3" w:rsidP="00AD5A1F">
            <w:pPr>
              <w:pStyle w:val="Retraitcorpsdetexte"/>
              <w:ind w:left="0"/>
              <w:rPr>
                <w:rFonts w:cs="Arial"/>
                <w:szCs w:val="18"/>
              </w:rPr>
            </w:pPr>
            <w:r w:rsidRPr="00FE5C2B">
              <w:rPr>
                <w:rFonts w:cs="Arial"/>
                <w:szCs w:val="18"/>
              </w:rPr>
              <w:t>3. Acheteurs agréés</w:t>
            </w:r>
          </w:p>
          <w:p w:rsidR="000335D3" w:rsidRPr="00FE5C2B" w:rsidRDefault="000335D3" w:rsidP="00AD5A1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2"/>
                <w:sz w:val="18"/>
                <w:szCs w:val="18"/>
              </w:rPr>
              <w:t>4. Coopératives</w:t>
            </w:r>
          </w:p>
          <w:p w:rsidR="000335D3" w:rsidRPr="00FE5C2B" w:rsidRDefault="000335D3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2"/>
                <w:sz w:val="18"/>
                <w:szCs w:val="18"/>
              </w:rPr>
              <w:t>5. Autres (à préciser)</w:t>
            </w:r>
          </w:p>
        </w:tc>
        <w:tc>
          <w:tcPr>
            <w:tcW w:w="1388" w:type="dxa"/>
            <w:vAlign w:val="center"/>
          </w:tcPr>
          <w:p w:rsidR="000335D3" w:rsidRPr="00FE5C2B" w:rsidRDefault="000335D3" w:rsidP="00AD5A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335D3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9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>- A quelle distance se trouve le marché le plus proche utilisé par les habitants de la  Colline?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Voir codes des distances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0335D3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10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>- Existe-t-il une boutique sur la Colline 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Oui................1&gt;&gt;</w:t>
            </w:r>
            <w:r w:rsidR="00A258A4" w:rsidRPr="00FE5C2B">
              <w:rPr>
                <w:rFonts w:ascii="Arial" w:hAnsi="Arial" w:cs="Arial"/>
                <w:spacing w:val="-3"/>
                <w:sz w:val="18"/>
                <w:szCs w:val="18"/>
              </w:rPr>
              <w:t>1</w:t>
            </w:r>
            <w:r w:rsidR="000335D3" w:rsidRPr="00FE5C2B">
              <w:rPr>
                <w:rFonts w:ascii="Arial" w:hAnsi="Arial" w:cs="Arial"/>
                <w:spacing w:val="-3"/>
                <w:sz w:val="18"/>
                <w:szCs w:val="18"/>
              </w:rPr>
              <w:t>2</w:t>
            </w:r>
          </w:p>
          <w:p w:rsidR="000B3A84" w:rsidRPr="00FE5C2B" w:rsidRDefault="0011561A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Non...............0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tcBorders>
              <w:bottom w:val="nil"/>
            </w:tcBorders>
            <w:vAlign w:val="center"/>
          </w:tcPr>
          <w:p w:rsidR="000B3A84" w:rsidRPr="00FE5C2B" w:rsidRDefault="000335D3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11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. Existe-t-il un tablier sur la Colline ? </w:t>
            </w:r>
          </w:p>
        </w:tc>
        <w:tc>
          <w:tcPr>
            <w:tcW w:w="3600" w:type="dxa"/>
            <w:tcBorders>
              <w:bottom w:val="nil"/>
            </w:tcBorders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Oui................1</w:t>
            </w:r>
          </w:p>
          <w:p w:rsidR="000B3A84" w:rsidRPr="00FE5C2B" w:rsidRDefault="0011561A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Non...............0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 &gt;&gt; </w:t>
            </w:r>
            <w:r w:rsidR="00A258A4" w:rsidRPr="00FE5C2B">
              <w:rPr>
                <w:rFonts w:ascii="Arial" w:hAnsi="Arial" w:cs="Arial"/>
                <w:spacing w:val="-3"/>
                <w:sz w:val="18"/>
                <w:szCs w:val="18"/>
              </w:rPr>
              <w:t>1</w:t>
            </w:r>
            <w:r w:rsidR="000335D3" w:rsidRPr="00FE5C2B">
              <w:rPr>
                <w:rFonts w:ascii="Arial" w:hAnsi="Arial" w:cs="Arial"/>
                <w:spacing w:val="-3"/>
                <w:sz w:val="18"/>
                <w:szCs w:val="18"/>
              </w:rPr>
              <w:t>3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DC7FBD" w:rsidRPr="00FE5C2B" w:rsidTr="00265C68">
        <w:trPr>
          <w:trHeight w:val="1896"/>
        </w:trPr>
        <w:tc>
          <w:tcPr>
            <w:tcW w:w="5380" w:type="dxa"/>
            <w:vAlign w:val="center"/>
          </w:tcPr>
          <w:p w:rsidR="00DC7FBD" w:rsidRPr="00FE5C2B" w:rsidRDefault="00DC7FBD" w:rsidP="00AD5A1F">
            <w:pPr>
              <w:tabs>
                <w:tab w:val="left" w:pos="-720"/>
              </w:tabs>
              <w:suppressAutoHyphens/>
              <w:ind w:hanging="284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12 - Peut - on trouver les produits suivants dans une boutique / chez un tablier?</w:t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ind w:hanging="284"/>
              <w:jc w:val="both"/>
              <w:rPr>
                <w:rFonts w:ascii="Arial" w:hAnsi="Arial" w:cs="Arial"/>
                <w:i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i/>
                <w:spacing w:val="-3"/>
                <w:sz w:val="18"/>
                <w:szCs w:val="18"/>
              </w:rPr>
              <w:t>Après avoir rempli cette question aller Section suivante</w:t>
            </w:r>
          </w:p>
        </w:tc>
        <w:tc>
          <w:tcPr>
            <w:tcW w:w="3600" w:type="dxa"/>
            <w:vAlign w:val="center"/>
          </w:tcPr>
          <w:p w:rsidR="00E40ED8" w:rsidRPr="00FE5C2B" w:rsidRDefault="00E40ED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E40ED8" w:rsidRPr="00FE5C2B" w:rsidRDefault="00E40ED8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1. Sucre………………………………….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2. Sel…………………………………….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3. Pétrole………………………………..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4. Allumette……………………………..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5. Pile……………………………………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6. savon…………………………………</w:t>
            </w:r>
          </w:p>
          <w:p w:rsidR="00DC7FBD" w:rsidRPr="00FE5C2B" w:rsidRDefault="00DC7FBD" w:rsidP="00E40ED8">
            <w:pPr>
              <w:tabs>
                <w:tab w:val="left" w:pos="-720"/>
              </w:tabs>
              <w:suppressAutoHyphens/>
              <w:spacing w:after="4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proofErr w:type="gramStart"/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7.Huile</w:t>
            </w:r>
            <w:proofErr w:type="gramEnd"/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 de palme……………………….</w:t>
            </w:r>
          </w:p>
        </w:tc>
        <w:tc>
          <w:tcPr>
            <w:tcW w:w="1388" w:type="dxa"/>
            <w:vAlign w:val="center"/>
          </w:tcPr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 xml:space="preserve">Oui............1 </w:t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Non...........0</w:t>
            </w:r>
          </w:p>
          <w:p w:rsidR="00E40ED8" w:rsidRPr="00FE5C2B" w:rsidRDefault="00E40ED8" w:rsidP="00AD5A1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  <w:p w:rsidR="00DC7FBD" w:rsidRPr="00FE5C2B" w:rsidRDefault="00DC7FBD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0B3A84" w:rsidRPr="00FE5C2B" w:rsidTr="000814BD">
        <w:trPr>
          <w:trHeight w:val="432"/>
        </w:trPr>
        <w:tc>
          <w:tcPr>
            <w:tcW w:w="5380" w:type="dxa"/>
            <w:vAlign w:val="center"/>
          </w:tcPr>
          <w:p w:rsidR="000B3A84" w:rsidRPr="00FE5C2B" w:rsidRDefault="00A258A4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1</w:t>
            </w:r>
            <w:r w:rsidR="000335D3" w:rsidRPr="00FE5C2B">
              <w:rPr>
                <w:rFonts w:ascii="Arial" w:hAnsi="Arial" w:cs="Arial"/>
                <w:spacing w:val="-3"/>
                <w:sz w:val="18"/>
                <w:szCs w:val="18"/>
              </w:rPr>
              <w:t>3</w:t>
            </w:r>
            <w:r w:rsidR="000B3A84" w:rsidRPr="00FE5C2B">
              <w:rPr>
                <w:rFonts w:ascii="Arial" w:hAnsi="Arial" w:cs="Arial"/>
                <w:spacing w:val="-3"/>
                <w:sz w:val="18"/>
                <w:szCs w:val="18"/>
              </w:rPr>
              <w:t>- A quelle distance de la Colline se trouve la boutique/le tablier la/le plus proche?</w:t>
            </w:r>
          </w:p>
        </w:tc>
        <w:tc>
          <w:tcPr>
            <w:tcW w:w="3600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spacing w:val="-3"/>
                <w:sz w:val="18"/>
                <w:szCs w:val="18"/>
              </w:rPr>
              <w:t>Voir codes des distances</w:t>
            </w:r>
          </w:p>
        </w:tc>
        <w:tc>
          <w:tcPr>
            <w:tcW w:w="1388" w:type="dxa"/>
            <w:vAlign w:val="center"/>
          </w:tcPr>
          <w:p w:rsidR="000B3A84" w:rsidRPr="00FE5C2B" w:rsidRDefault="000B3A84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FE5C2B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</w:tbl>
    <w:p w:rsidR="004B715E" w:rsidRDefault="004B715E" w:rsidP="00AD5A1F">
      <w:pPr>
        <w:pStyle w:val="Titre1"/>
        <w:rPr>
          <w:rFonts w:ascii="Arial" w:hAnsi="Arial" w:cs="Arial"/>
        </w:rPr>
      </w:pPr>
    </w:p>
    <w:p w:rsidR="006B2960" w:rsidRPr="00775E61" w:rsidRDefault="006B2960" w:rsidP="00AD5A1F">
      <w:pPr>
        <w:pStyle w:val="Titre1"/>
        <w:rPr>
          <w:rFonts w:ascii="Arial" w:hAnsi="Arial" w:cs="Arial"/>
        </w:rPr>
      </w:pPr>
      <w:r w:rsidRPr="00775E61">
        <w:rPr>
          <w:rFonts w:ascii="Arial" w:hAnsi="Arial" w:cs="Arial"/>
        </w:rPr>
        <w:t>CODES DES DISTANCES</w:t>
      </w:r>
    </w:p>
    <w:p w:rsidR="00764376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8"/>
        </w:rPr>
      </w:pPr>
      <w:r w:rsidRPr="00775E61">
        <w:rPr>
          <w:rFonts w:ascii="Arial" w:hAnsi="Arial" w:cs="Arial"/>
          <w:spacing w:val="-3"/>
          <w:sz w:val="18"/>
        </w:rPr>
        <w:t>1. moins de 5 km</w:t>
      </w:r>
      <w:r w:rsidR="00764376" w:rsidRPr="00775E61">
        <w:rPr>
          <w:rFonts w:ascii="Arial" w:hAnsi="Arial" w:cs="Arial"/>
          <w:spacing w:val="-3"/>
          <w:sz w:val="18"/>
        </w:rPr>
        <w:tab/>
        <w:t xml:space="preserve">                 3. Entre 10-20 km</w:t>
      </w:r>
      <w:r w:rsidR="007161BA">
        <w:rPr>
          <w:rFonts w:ascii="Arial" w:hAnsi="Arial" w:cs="Arial"/>
          <w:spacing w:val="-3"/>
          <w:sz w:val="18"/>
        </w:rPr>
        <w:tab/>
      </w:r>
      <w:r w:rsidR="007161BA">
        <w:rPr>
          <w:rFonts w:ascii="Arial" w:hAnsi="Arial" w:cs="Arial"/>
          <w:spacing w:val="-3"/>
          <w:sz w:val="18"/>
        </w:rPr>
        <w:tab/>
      </w:r>
      <w:r w:rsidR="007161BA">
        <w:rPr>
          <w:rFonts w:ascii="Arial" w:hAnsi="Arial" w:cs="Arial"/>
          <w:spacing w:val="-3"/>
          <w:sz w:val="18"/>
        </w:rPr>
        <w:tab/>
      </w:r>
      <w:r w:rsidR="007161BA">
        <w:rPr>
          <w:rFonts w:ascii="Arial" w:hAnsi="Arial" w:cs="Arial"/>
          <w:spacing w:val="-3"/>
          <w:sz w:val="18"/>
        </w:rPr>
        <w:tab/>
      </w:r>
      <w:r w:rsidR="007161BA">
        <w:rPr>
          <w:rFonts w:ascii="Arial" w:hAnsi="Arial" w:cs="Arial"/>
          <w:spacing w:val="-3"/>
          <w:sz w:val="18"/>
        </w:rPr>
        <w:tab/>
      </w:r>
      <w:r w:rsidR="007161BA">
        <w:rPr>
          <w:rFonts w:ascii="Arial" w:hAnsi="Arial" w:cs="Arial"/>
          <w:spacing w:val="-3"/>
          <w:sz w:val="18"/>
        </w:rPr>
        <w:tab/>
        <w:t xml:space="preserve">          </w:t>
      </w:r>
      <w:r w:rsidRPr="00775E61">
        <w:rPr>
          <w:rFonts w:ascii="Arial" w:hAnsi="Arial" w:cs="Arial"/>
          <w:spacing w:val="-3"/>
          <w:sz w:val="18"/>
        </w:rPr>
        <w:t>2. Entre 5-10 km</w:t>
      </w:r>
      <w:r w:rsidR="00764376" w:rsidRPr="00775E61">
        <w:rPr>
          <w:rFonts w:ascii="Arial" w:hAnsi="Arial" w:cs="Arial"/>
          <w:spacing w:val="-3"/>
          <w:sz w:val="18"/>
        </w:rPr>
        <w:t xml:space="preserve">                 4. Plus de 20 km</w:t>
      </w:r>
    </w:p>
    <w:p w:rsidR="007161BA" w:rsidRDefault="007161BA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 w:val="18"/>
        </w:rPr>
      </w:pPr>
    </w:p>
    <w:p w:rsidR="007161BA" w:rsidRPr="007161BA" w:rsidRDefault="007161BA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Cs w:val="24"/>
        </w:rPr>
      </w:pPr>
      <w:r w:rsidRPr="007161BA">
        <w:rPr>
          <w:rFonts w:ascii="Arial" w:hAnsi="Arial" w:cs="Arial"/>
          <w:b/>
          <w:spacing w:val="-3"/>
          <w:szCs w:val="24"/>
        </w:rPr>
        <w:t>Codes des produits</w:t>
      </w:r>
    </w:p>
    <w:p w:rsidR="006B2960" w:rsidRPr="00775E61" w:rsidRDefault="00D96F39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</w:rPr>
      </w:pPr>
      <w:r w:rsidRPr="00775E61">
        <w:rPr>
          <w:rFonts w:ascii="Arial" w:hAnsi="Arial" w:cs="Arial"/>
          <w:b/>
          <w:noProof/>
          <w:spacing w:val="-3"/>
          <w:lang w:val="en-US" w:eastAsia="en-US"/>
        </w:rPr>
        <w:drawing>
          <wp:inline distT="0" distB="0" distL="0" distR="0">
            <wp:extent cx="4960521" cy="2165230"/>
            <wp:effectExtent l="19050" t="0" r="0" b="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521" cy="216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960" w:rsidRPr="00B21E55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caps/>
          <w:spacing w:val="-3"/>
          <w:szCs w:val="24"/>
        </w:rPr>
      </w:pPr>
      <w:r w:rsidRPr="00775E61">
        <w:rPr>
          <w:rFonts w:ascii="Arial" w:hAnsi="Arial" w:cs="Arial"/>
          <w:spacing w:val="-3"/>
        </w:rPr>
        <w:br w:type="page"/>
      </w:r>
      <w:r w:rsidRPr="00B21E55">
        <w:rPr>
          <w:rFonts w:ascii="Arial" w:hAnsi="Arial" w:cs="Arial"/>
          <w:b/>
          <w:caps/>
          <w:spacing w:val="-3"/>
          <w:szCs w:val="24"/>
        </w:rPr>
        <w:lastRenderedPageBreak/>
        <w:t xml:space="preserve">Section </w:t>
      </w:r>
      <w:r w:rsidR="003754B3">
        <w:rPr>
          <w:rFonts w:ascii="Arial" w:hAnsi="Arial" w:cs="Arial"/>
          <w:b/>
          <w:caps/>
          <w:spacing w:val="-3"/>
          <w:szCs w:val="24"/>
        </w:rPr>
        <w:t>5</w:t>
      </w:r>
      <w:r w:rsidR="00A33129" w:rsidRPr="00B21E55">
        <w:rPr>
          <w:rFonts w:ascii="Arial" w:hAnsi="Arial" w:cs="Arial"/>
          <w:b/>
          <w:caps/>
          <w:spacing w:val="-3"/>
          <w:szCs w:val="24"/>
        </w:rPr>
        <w:t> :</w:t>
      </w:r>
      <w:r w:rsidRPr="00B21E55">
        <w:rPr>
          <w:rFonts w:ascii="Arial" w:hAnsi="Arial" w:cs="Arial"/>
          <w:b/>
          <w:caps/>
          <w:spacing w:val="-3"/>
          <w:szCs w:val="24"/>
        </w:rPr>
        <w:t xml:space="preserve"> EDUCATION - FORMATION</w:t>
      </w:r>
    </w:p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645"/>
        <w:gridCol w:w="2765"/>
        <w:gridCol w:w="1766"/>
      </w:tblGrid>
      <w:tr w:rsidR="00A76B8B" w:rsidRPr="00775E61" w:rsidTr="00825099">
        <w:trPr>
          <w:trHeight w:val="288"/>
        </w:trPr>
        <w:tc>
          <w:tcPr>
            <w:tcW w:w="564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Question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20"/>
              </w:rPr>
            </w:pPr>
            <w:r w:rsidRPr="00775E61">
              <w:rPr>
                <w:rFonts w:ascii="Arial" w:hAnsi="Arial" w:cs="Arial"/>
                <w:b/>
                <w:spacing w:val="-3"/>
                <w:sz w:val="20"/>
              </w:rPr>
              <w:t>Modalités/Instructions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Codification</w:t>
            </w:r>
          </w:p>
        </w:tc>
      </w:tr>
      <w:tr w:rsidR="00A76B8B" w:rsidRPr="00775E61" w:rsidTr="00825099">
        <w:trPr>
          <w:trHeight w:val="288"/>
        </w:trPr>
        <w:tc>
          <w:tcPr>
            <w:tcW w:w="564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(1)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</w:rPr>
            </w:pPr>
            <w:r w:rsidRPr="00775E61">
              <w:rPr>
                <w:rFonts w:ascii="Arial" w:hAnsi="Arial" w:cs="Arial"/>
                <w:b/>
                <w:spacing w:val="-3"/>
                <w:sz w:val="20"/>
              </w:rPr>
              <w:t>(2)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(3)</w:t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1- Y a-t-il une école primaire sur la Colline ?</w:t>
            </w:r>
          </w:p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t>Oui.......................1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t>Non......................0 &gt;&gt;8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2- Est-ce une école primaire centrale ou une succursale 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Centrale..................1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Succursale..............2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3. A-t-elle fonctionné cette année 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Oui   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Non .......................0 &gt;&gt;8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4. Quelle est le niveau de classe le plus élevé 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 xml:space="preserve">  (voir code des classes)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5. Y a-t-il assez de bancs, pupitres?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Oui   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Non .......................0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6. Y a-t-il assez d’enseignants 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Oui   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Non .......................0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7. L’école pratique-t-elle la double vacation ?</w:t>
            </w:r>
          </w:p>
          <w:p w:rsidR="007D26FB" w:rsidRPr="003B0B3B" w:rsidRDefault="007D26FB" w:rsidP="00775E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jc w:val="both"/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i/>
                <w:spacing w:val="-3"/>
                <w:sz w:val="18"/>
                <w:szCs w:val="18"/>
              </w:rPr>
              <w:t>Après avoir rempli cette question aller à 9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Oui   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Non .......................0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. A"/>
              </w:smartTagPr>
              <w:r w:rsidRPr="003B0B3B">
                <w:rPr>
                  <w:rFonts w:ascii="Arial" w:hAnsi="Arial" w:cs="Arial"/>
                  <w:spacing w:val="-3"/>
                  <w:sz w:val="18"/>
                  <w:szCs w:val="18"/>
                </w:rPr>
                <w:t>8. A</w:t>
              </w:r>
            </w:smartTag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 quelle distance se trouve l'école la plus proche ?</w:t>
            </w:r>
          </w:p>
          <w:p w:rsidR="00A76B8B" w:rsidRPr="003B0B3B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Voir codes des distances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288"/>
        </w:trPr>
        <w:tc>
          <w:tcPr>
            <w:tcW w:w="5645" w:type="dxa"/>
            <w:vAlign w:val="center"/>
          </w:tcPr>
          <w:p w:rsidR="00A76B8B" w:rsidRPr="003B0B3B" w:rsidRDefault="00A76B8B" w:rsidP="00F6496F">
            <w:pPr>
              <w:tabs>
                <w:tab w:val="left" w:pos="-720"/>
                <w:tab w:val="left" w:pos="0"/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9. Sur la colline existe-t-il des enfants âgés de 7 à 12 ans non </w:t>
            </w:r>
          </w:p>
          <w:p w:rsidR="00A76B8B" w:rsidRPr="003B0B3B" w:rsidRDefault="00A76B8B" w:rsidP="00F6496F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scolarisés ?</w:t>
            </w:r>
          </w:p>
        </w:tc>
        <w:tc>
          <w:tcPr>
            <w:tcW w:w="2765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Oui   ......................1</w:t>
            </w: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Non .......................0 &gt;&gt;1</w:t>
            </w:r>
            <w:r w:rsidR="007D26FB" w:rsidRPr="00775E61">
              <w:rPr>
                <w:rFonts w:ascii="Arial" w:hAnsi="Arial" w:cs="Arial"/>
                <w:spacing w:val="-3"/>
                <w:sz w:val="16"/>
              </w:rPr>
              <w:t>1</w:t>
            </w:r>
          </w:p>
        </w:tc>
        <w:tc>
          <w:tcPr>
            <w:tcW w:w="1766" w:type="dxa"/>
            <w:vAlign w:val="center"/>
          </w:tcPr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775E61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1A25CA">
        <w:trPr>
          <w:trHeight w:val="432"/>
        </w:trPr>
        <w:tc>
          <w:tcPr>
            <w:tcW w:w="5645" w:type="dxa"/>
            <w:vAlign w:val="center"/>
          </w:tcPr>
          <w:p w:rsidR="00825099" w:rsidRPr="00825099" w:rsidRDefault="00825099" w:rsidP="00265C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ind w:left="9360" w:hanging="936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spacing w:val="-3"/>
                <w:sz w:val="18"/>
                <w:szCs w:val="18"/>
              </w:rPr>
              <w:t xml:space="preserve">10. Donner deux principales raisons qui sont à la base de cette </w:t>
            </w:r>
          </w:p>
          <w:p w:rsidR="00825099" w:rsidRPr="00825099" w:rsidRDefault="00825099" w:rsidP="00265C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ind w:left="9360" w:hanging="936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spacing w:val="-3"/>
                <w:sz w:val="18"/>
                <w:szCs w:val="18"/>
              </w:rPr>
              <w:t xml:space="preserve">non scolarisation </w:t>
            </w:r>
          </w:p>
        </w:tc>
        <w:tc>
          <w:tcPr>
            <w:tcW w:w="2765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1. Capacité d’accueil insuffisante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2. Ecole  très éloignée d’ici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3. Réticence des parents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4. Coût de scolarisation élevé</w:t>
            </w:r>
          </w:p>
        </w:tc>
        <w:tc>
          <w:tcPr>
            <w:tcW w:w="1766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  <w:r w:rsidRPr="00775E61">
              <w:rPr>
                <w:rFonts w:ascii="Arial" w:hAnsi="Arial" w:cs="Arial"/>
                <w:noProof/>
                <w:sz w:val="20"/>
              </w:rPr>
              <w:t xml:space="preserve"> </w:t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1A25CA">
        <w:trPr>
          <w:trHeight w:val="432"/>
        </w:trPr>
        <w:tc>
          <w:tcPr>
            <w:tcW w:w="5645" w:type="dxa"/>
            <w:vAlign w:val="center"/>
          </w:tcPr>
          <w:p w:rsidR="00825099" w:rsidRPr="00825099" w:rsidRDefault="00825099" w:rsidP="00265C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ind w:left="9360" w:hanging="936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spacing w:val="-3"/>
                <w:sz w:val="18"/>
                <w:szCs w:val="18"/>
              </w:rPr>
              <w:t>11. Comment trouvez-vous les proportions des enfants</w:t>
            </w:r>
          </w:p>
          <w:p w:rsidR="00825099" w:rsidRPr="00825099" w:rsidRDefault="00825099" w:rsidP="00265C6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ind w:left="9360" w:hanging="936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spacing w:val="-3"/>
                <w:sz w:val="18"/>
                <w:szCs w:val="18"/>
              </w:rPr>
              <w:t xml:space="preserve"> scolarisés selon le sexe?</w:t>
            </w:r>
          </w:p>
        </w:tc>
        <w:tc>
          <w:tcPr>
            <w:tcW w:w="2765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1. Plus de garçons que de filles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2. Plus de filles que de garçons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6"/>
              </w:rPr>
              <w:t>3. Autant de filles que de garçons</w:t>
            </w:r>
          </w:p>
        </w:tc>
        <w:tc>
          <w:tcPr>
            <w:tcW w:w="1766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1A25CA">
        <w:trPr>
          <w:trHeight w:val="432"/>
        </w:trPr>
        <w:tc>
          <w:tcPr>
            <w:tcW w:w="5645" w:type="dxa"/>
            <w:vAlign w:val="center"/>
          </w:tcPr>
          <w:p w:rsidR="00825099" w:rsidRPr="003B0B3B" w:rsidRDefault="00825099" w:rsidP="00F6496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12. Existe-t-il un programme d'alphabétisation</w:t>
            </w:r>
          </w:p>
          <w:p w:rsidR="00825099" w:rsidRPr="003B0B3B" w:rsidRDefault="00825099" w:rsidP="00F6496F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   des adultes sur la Colline ?</w:t>
            </w:r>
          </w:p>
        </w:tc>
        <w:tc>
          <w:tcPr>
            <w:tcW w:w="2765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t>Oui.......................1</w:t>
            </w: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t xml:space="preserve">Non......................0 </w:t>
            </w:r>
          </w:p>
        </w:tc>
        <w:tc>
          <w:tcPr>
            <w:tcW w:w="1766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6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</w:tbl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8"/>
        </w:rPr>
      </w:pPr>
    </w:p>
    <w:p w:rsidR="006B2960" w:rsidRPr="00B21E55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Cs w:val="24"/>
        </w:rPr>
      </w:pPr>
      <w:r w:rsidRPr="00B21E55">
        <w:rPr>
          <w:rFonts w:ascii="Arial" w:hAnsi="Arial" w:cs="Arial"/>
          <w:b/>
          <w:spacing w:val="-3"/>
          <w:szCs w:val="24"/>
        </w:rPr>
        <w:t xml:space="preserve">SECTION </w:t>
      </w:r>
      <w:r w:rsidR="003754B3">
        <w:rPr>
          <w:rFonts w:ascii="Arial" w:hAnsi="Arial" w:cs="Arial"/>
          <w:b/>
          <w:spacing w:val="-3"/>
          <w:szCs w:val="24"/>
        </w:rPr>
        <w:t>6</w:t>
      </w:r>
      <w:r w:rsidR="00A33129" w:rsidRPr="00B21E55">
        <w:rPr>
          <w:rFonts w:ascii="Arial" w:hAnsi="Arial" w:cs="Arial"/>
          <w:b/>
          <w:spacing w:val="-3"/>
          <w:szCs w:val="24"/>
        </w:rPr>
        <w:t> </w:t>
      </w:r>
      <w:r w:rsidR="00B21E55" w:rsidRPr="00B21E55">
        <w:rPr>
          <w:rFonts w:ascii="Arial" w:hAnsi="Arial" w:cs="Arial"/>
          <w:b/>
          <w:spacing w:val="-3"/>
          <w:szCs w:val="24"/>
        </w:rPr>
        <w:t>: SANTE</w:t>
      </w:r>
    </w:p>
    <w:p w:rsidR="006B2960" w:rsidRPr="00775E61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 w:val="1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6496"/>
        <w:gridCol w:w="2484"/>
        <w:gridCol w:w="1381"/>
      </w:tblGrid>
      <w:tr w:rsidR="00A76B8B" w:rsidRPr="00775E61" w:rsidTr="007D511F">
        <w:trPr>
          <w:trHeight w:val="288"/>
        </w:trPr>
        <w:tc>
          <w:tcPr>
            <w:tcW w:w="6496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Question</w:t>
            </w:r>
          </w:p>
        </w:tc>
        <w:tc>
          <w:tcPr>
            <w:tcW w:w="2484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pacing w:val="-3"/>
                <w:sz w:val="20"/>
              </w:rPr>
            </w:pPr>
            <w:r w:rsidRPr="00775E61">
              <w:rPr>
                <w:rFonts w:ascii="Arial" w:hAnsi="Arial" w:cs="Arial"/>
                <w:b/>
                <w:spacing w:val="-3"/>
                <w:sz w:val="20"/>
              </w:rPr>
              <w:t>Modalités/Instructions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Codification</w:t>
            </w:r>
          </w:p>
        </w:tc>
      </w:tr>
      <w:tr w:rsidR="00A76B8B" w:rsidRPr="00775E61" w:rsidTr="007D511F">
        <w:trPr>
          <w:trHeight w:val="288"/>
        </w:trPr>
        <w:tc>
          <w:tcPr>
            <w:tcW w:w="6496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(1)</w:t>
            </w:r>
          </w:p>
        </w:tc>
        <w:tc>
          <w:tcPr>
            <w:tcW w:w="2484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</w:rPr>
            </w:pPr>
            <w:r w:rsidRPr="00775E61">
              <w:rPr>
                <w:rFonts w:ascii="Arial" w:hAnsi="Arial" w:cs="Arial"/>
                <w:b/>
                <w:spacing w:val="-3"/>
                <w:sz w:val="20"/>
              </w:rPr>
              <w:t>(2)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775E61">
              <w:rPr>
                <w:rFonts w:ascii="Arial" w:hAnsi="Arial" w:cs="Arial"/>
                <w:b/>
                <w:noProof/>
                <w:sz w:val="20"/>
              </w:rPr>
              <w:t>(3)</w:t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1. Existe-t-il sur la colline une formation sanitaire ?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Oui.......................1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Non......................0 &gt;&gt;5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265C68">
        <w:trPr>
          <w:trHeight w:val="360"/>
        </w:trPr>
        <w:tc>
          <w:tcPr>
            <w:tcW w:w="6496" w:type="dxa"/>
            <w:vAlign w:val="center"/>
          </w:tcPr>
          <w:p w:rsidR="00825099" w:rsidRPr="003B0B3B" w:rsidRDefault="00825099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2. Est-elle fonctionnelle actuellement ?</w:t>
            </w:r>
          </w:p>
        </w:tc>
        <w:tc>
          <w:tcPr>
            <w:tcW w:w="2484" w:type="dxa"/>
          </w:tcPr>
          <w:p w:rsidR="00825099" w:rsidRDefault="00825099">
            <w:r w:rsidRPr="005A51A3">
              <w:rPr>
                <w:rFonts w:ascii="Arial" w:hAnsi="Arial" w:cs="Arial"/>
                <w:spacing w:val="-3"/>
                <w:sz w:val="16"/>
                <w:szCs w:val="16"/>
              </w:rPr>
              <w:t>Oui...............1 ; Non...........0</w:t>
            </w:r>
          </w:p>
        </w:tc>
        <w:tc>
          <w:tcPr>
            <w:tcW w:w="1381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265C68">
        <w:trPr>
          <w:trHeight w:val="360"/>
        </w:trPr>
        <w:tc>
          <w:tcPr>
            <w:tcW w:w="6496" w:type="dxa"/>
            <w:vAlign w:val="center"/>
          </w:tcPr>
          <w:p w:rsidR="00825099" w:rsidRPr="003B0B3B" w:rsidRDefault="00825099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3. Les médicaments y sont-ils disponibles ?</w:t>
            </w:r>
          </w:p>
        </w:tc>
        <w:tc>
          <w:tcPr>
            <w:tcW w:w="2484" w:type="dxa"/>
          </w:tcPr>
          <w:p w:rsidR="00825099" w:rsidRDefault="00825099">
            <w:r w:rsidRPr="005A51A3">
              <w:rPr>
                <w:rFonts w:ascii="Arial" w:hAnsi="Arial" w:cs="Arial"/>
                <w:spacing w:val="-3"/>
                <w:sz w:val="16"/>
                <w:szCs w:val="16"/>
              </w:rPr>
              <w:t>Oui...............1 ; Non...........0</w:t>
            </w:r>
          </w:p>
        </w:tc>
        <w:tc>
          <w:tcPr>
            <w:tcW w:w="1381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825099" w:rsidRPr="00775E61" w:rsidTr="00265C68">
        <w:trPr>
          <w:trHeight w:val="360"/>
        </w:trPr>
        <w:tc>
          <w:tcPr>
            <w:tcW w:w="6496" w:type="dxa"/>
            <w:vAlign w:val="center"/>
          </w:tcPr>
          <w:p w:rsidR="00825099" w:rsidRPr="003B0B3B" w:rsidRDefault="00825099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4. Le personnel médical est-il en nombre suffisant ?</w:t>
            </w:r>
          </w:p>
          <w:p w:rsidR="00825099" w:rsidRPr="003B0B3B" w:rsidRDefault="00825099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i/>
                <w:spacing w:val="-3"/>
                <w:sz w:val="18"/>
                <w:szCs w:val="18"/>
              </w:rPr>
              <w:t>Après avoir rempli cette question aller à 6</w:t>
            </w:r>
          </w:p>
        </w:tc>
        <w:tc>
          <w:tcPr>
            <w:tcW w:w="2484" w:type="dxa"/>
          </w:tcPr>
          <w:p w:rsidR="00825099" w:rsidRDefault="00825099">
            <w:r w:rsidRPr="005A51A3">
              <w:rPr>
                <w:rFonts w:ascii="Arial" w:hAnsi="Arial" w:cs="Arial"/>
                <w:spacing w:val="-3"/>
                <w:sz w:val="16"/>
                <w:szCs w:val="16"/>
              </w:rPr>
              <w:t>Oui...............1 ; Non...........0</w:t>
            </w:r>
          </w:p>
        </w:tc>
        <w:tc>
          <w:tcPr>
            <w:tcW w:w="1381" w:type="dxa"/>
            <w:vAlign w:val="center"/>
          </w:tcPr>
          <w:p w:rsidR="00825099" w:rsidRPr="00775E61" w:rsidRDefault="00825099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5.  A quelle distance se trouve la formation sanitaire la plus proche ?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Voir codes des distances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6. Les femmes enceintes consultent</w:t>
            </w:r>
            <w:r w:rsidR="00A33129" w:rsidRPr="003B0B3B">
              <w:rPr>
                <w:rFonts w:ascii="Arial" w:hAnsi="Arial" w:cs="Arial"/>
                <w:spacing w:val="-3"/>
                <w:sz w:val="18"/>
                <w:szCs w:val="18"/>
              </w:rPr>
              <w:t>-</w:t>
            </w: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elles le personnel médical ?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82509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Oui...............1</w:t>
            </w:r>
            <w:r w:rsidR="00825099">
              <w:rPr>
                <w:rFonts w:ascii="Arial" w:hAnsi="Arial" w:cs="Arial"/>
                <w:spacing w:val="-3"/>
                <w:sz w:val="16"/>
                <w:szCs w:val="16"/>
              </w:rPr>
              <w:t> ; N</w:t>
            </w: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on...........0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7. Quel est le principal lieu d’accouchement ?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numPr>
                <w:ilvl w:val="0"/>
                <w:numId w:val="6"/>
              </w:numPr>
              <w:tabs>
                <w:tab w:val="left" w:pos="-720"/>
              </w:tabs>
              <w:suppressAutoHyphens/>
              <w:ind w:left="0"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A la maison</w:t>
            </w:r>
          </w:p>
          <w:p w:rsidR="00A76B8B" w:rsidRPr="003B0B3B" w:rsidRDefault="00A76B8B" w:rsidP="00AD5A1F">
            <w:pPr>
              <w:numPr>
                <w:ilvl w:val="0"/>
                <w:numId w:val="6"/>
              </w:numPr>
              <w:tabs>
                <w:tab w:val="left" w:pos="-720"/>
              </w:tabs>
              <w:suppressAutoHyphens/>
              <w:ind w:left="0"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Dans un</w:t>
            </w:r>
            <w:r w:rsidR="00A33129" w:rsidRPr="003B0B3B"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 xml:space="preserve"> formation sanitaire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8. Y a-t-il des femmes de la colline qui meurent souvent au moment de l’accouchement 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Oui.......................1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Non......................0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9. Les habitants de la colline sont-ils au courant de l’existence du Sida ?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Oui.......................1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Non......................0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10. Sont-ils au courant des méthodes de lutte contre le Sida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Oui.......................1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Non......................0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Default="00A76B8B" w:rsidP="0082509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11. Quelles sont les trois principales maladies rencontrées sur la Colline chez les enfants </w:t>
            </w:r>
            <w:r w:rsidR="001A25CA"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 xml:space="preserve">par ordre </w:t>
            </w:r>
            <w:r w:rsidR="00A33129" w:rsidRPr="003B0B3B">
              <w:rPr>
                <w:rFonts w:ascii="Arial" w:hAnsi="Arial" w:cs="Arial"/>
                <w:spacing w:val="-3"/>
                <w:sz w:val="18"/>
                <w:szCs w:val="18"/>
              </w:rPr>
              <w:t>d’importance</w:t>
            </w:r>
            <w:r w:rsidR="001A25CA" w:rsidRPr="003B0B3B">
              <w:rPr>
                <w:rFonts w:ascii="Arial" w:hAnsi="Arial" w:cs="Arial"/>
                <w:spacing w:val="-3"/>
                <w:sz w:val="18"/>
                <w:szCs w:val="18"/>
              </w:rPr>
              <w:t> ?</w:t>
            </w:r>
          </w:p>
          <w:p w:rsidR="00825099" w:rsidRPr="00825099" w:rsidRDefault="00825099" w:rsidP="0082509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i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i/>
                <w:spacing w:val="-3"/>
                <w:sz w:val="16"/>
                <w:szCs w:val="16"/>
              </w:rPr>
              <w:t>(Voir codes)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1....................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>...........................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2...................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>............................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3..................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>.............................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3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noProof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3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3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A76B8B" w:rsidRPr="00775E61" w:rsidTr="007D511F">
        <w:trPr>
          <w:trHeight w:val="360"/>
        </w:trPr>
        <w:tc>
          <w:tcPr>
            <w:tcW w:w="6496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B0B3B">
              <w:rPr>
                <w:rFonts w:ascii="Arial" w:hAnsi="Arial" w:cs="Arial"/>
                <w:spacing w:val="-3"/>
                <w:sz w:val="18"/>
                <w:szCs w:val="18"/>
              </w:rPr>
              <w:t>12. Quelles sont les trois principales maladies rencontrées sur la  Colline chez les adultes par ordre d’importance</w:t>
            </w:r>
            <w:r w:rsidR="001A25CA" w:rsidRPr="003B0B3B">
              <w:rPr>
                <w:rFonts w:ascii="Arial" w:hAnsi="Arial" w:cs="Arial"/>
                <w:spacing w:val="-3"/>
                <w:sz w:val="18"/>
                <w:szCs w:val="18"/>
              </w:rPr>
              <w:t> ?</w:t>
            </w:r>
          </w:p>
          <w:p w:rsidR="00A76B8B" w:rsidRPr="003B0B3B" w:rsidRDefault="00825099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</w:pPr>
            <w:r w:rsidRPr="00825099">
              <w:rPr>
                <w:rFonts w:ascii="Arial" w:hAnsi="Arial" w:cs="Arial"/>
                <w:i/>
                <w:spacing w:val="-3"/>
                <w:sz w:val="16"/>
                <w:szCs w:val="16"/>
              </w:rPr>
              <w:t>(Voir codes)</w:t>
            </w:r>
          </w:p>
        </w:tc>
        <w:tc>
          <w:tcPr>
            <w:tcW w:w="2484" w:type="dxa"/>
            <w:vAlign w:val="center"/>
          </w:tcPr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1...............................................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2...................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>............................</w:t>
            </w:r>
          </w:p>
          <w:p w:rsidR="00A76B8B" w:rsidRPr="003B0B3B" w:rsidRDefault="00A76B8B" w:rsidP="00AD5A1F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3B0B3B">
              <w:rPr>
                <w:rFonts w:ascii="Arial" w:hAnsi="Arial" w:cs="Arial"/>
                <w:spacing w:val="-3"/>
                <w:sz w:val="16"/>
                <w:szCs w:val="16"/>
              </w:rPr>
              <w:t>3..................</w:t>
            </w:r>
            <w:r w:rsidR="00022C43" w:rsidRPr="003B0B3B">
              <w:rPr>
                <w:rFonts w:ascii="Arial" w:hAnsi="Arial" w:cs="Arial"/>
                <w:spacing w:val="-3"/>
                <w:sz w:val="16"/>
                <w:szCs w:val="16"/>
              </w:rPr>
              <w:t>.............................</w:t>
            </w:r>
          </w:p>
        </w:tc>
        <w:tc>
          <w:tcPr>
            <w:tcW w:w="1381" w:type="dxa"/>
            <w:vAlign w:val="center"/>
          </w:tcPr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3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8"/>
            </w: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3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8"/>
            </w:r>
          </w:p>
          <w:p w:rsidR="00A76B8B" w:rsidRPr="00775E61" w:rsidRDefault="00A76B8B" w:rsidP="00AD5A1F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</w:rPr>
            </w:pP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34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00"/>
            </w:r>
            <w:r w:rsidRPr="00775E61">
              <w:rPr>
                <w:rFonts w:ascii="Arial" w:hAnsi="Arial" w:cs="Arial"/>
                <w:spacing w:val="-3"/>
                <w:sz w:val="18"/>
              </w:rPr>
              <w:sym w:font="Courier New" w:char="2518"/>
            </w:r>
          </w:p>
        </w:tc>
      </w:tr>
    </w:tbl>
    <w:p w:rsidR="003B0B3B" w:rsidRDefault="00787551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32"/>
        </w:rPr>
      </w:pPr>
      <w:r>
        <w:rPr>
          <w:rFonts w:ascii="Arial" w:hAnsi="Arial" w:cs="Arial"/>
          <w:noProof/>
          <w:spacing w:val="-3"/>
          <w:sz w:val="32"/>
          <w:lang w:val="en-US" w:eastAsia="en-US"/>
        </w:rPr>
        <w:pict>
          <v:shape id="_x0000_s1036" type="#_x0000_t202" style="position:absolute;left:0;text-align:left;margin-left:3in;margin-top:3.95pt;width:150.8pt;height:73.65pt;z-index:251663360;mso-position-horizontal-relative:text;mso-position-vertical-relative:text;mso-width-relative:margin;mso-height-relative:margin" stroked="f">
            <v:textbox style="mso-next-textbox:#_x0000_s1036">
              <w:txbxContent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Bilharziose.........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.............................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...0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7</w:t>
                  </w:r>
                </w:p>
                <w:p w:rsidR="0046490F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Lèpre....................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.............................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.08</w:t>
                  </w:r>
                </w:p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Autres maladies de la peau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 xml:space="preserve"> ..........09</w:t>
                  </w:r>
                </w:p>
                <w:p w:rsidR="0046490F" w:rsidRPr="009B0EFC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</w:pPr>
                  <w:proofErr w:type="spellStart"/>
                  <w:r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Onchocercose</w:t>
                  </w:r>
                  <w:proofErr w:type="spellEnd"/>
                  <w:r w:rsidR="009B0EFC"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 xml:space="preserve">  </w:t>
                  </w:r>
                  <w:r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..</w:t>
                  </w:r>
                  <w:r w:rsidR="009B0EFC"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.............................</w:t>
                  </w:r>
                  <w:r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.</w:t>
                  </w:r>
                  <w:r w:rsidR="009B0EFC"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10</w:t>
                  </w:r>
                </w:p>
                <w:p w:rsidR="009B0EFC" w:rsidRPr="009B0EFC" w:rsidRDefault="009B0EFC" w:rsidP="009B0EFC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</w:pPr>
                  <w:r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M.S.T..................................................11</w:t>
                  </w:r>
                </w:p>
                <w:p w:rsidR="009B0EFC" w:rsidRPr="009B0EFC" w:rsidRDefault="009B0EFC" w:rsidP="009B0EFC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</w:pPr>
                  <w:r w:rsidRPr="009B0EFC">
                    <w:rPr>
                      <w:rFonts w:ascii="Arial" w:hAnsi="Arial" w:cs="Arial"/>
                      <w:spacing w:val="-3"/>
                      <w:sz w:val="16"/>
                      <w:lang w:val="en-US"/>
                    </w:rPr>
                    <w:t>Kwashiorkor......................................12</w:t>
                  </w:r>
                </w:p>
                <w:p w:rsidR="009B0EFC" w:rsidRPr="008C059A" w:rsidRDefault="009B0EFC" w:rsidP="009B0EFC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rFonts w:ascii="Arial" w:hAnsi="Arial" w:cs="Arial"/>
                      <w:spacing w:val="-3"/>
                      <w:sz w:val="16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Autres (à préciser)…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……………...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1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3</w:t>
                  </w:r>
                </w:p>
                <w:p w:rsidR="0046490F" w:rsidRPr="008C059A" w:rsidRDefault="0046490F" w:rsidP="0046490F">
                  <w:pPr>
                    <w:tabs>
                      <w:tab w:val="left" w:pos="-720"/>
                      <w:tab w:val="left" w:pos="0"/>
                    </w:tabs>
                    <w:suppressAutoHyphens/>
                    <w:jc w:val="both"/>
                    <w:rPr>
                      <w:rFonts w:ascii="Arial" w:hAnsi="Arial" w:cs="Arial"/>
                      <w:spacing w:val="-3"/>
                      <w:sz w:val="16"/>
                    </w:rPr>
                  </w:pPr>
                </w:p>
                <w:p w:rsidR="0046490F" w:rsidRPr="008C059A" w:rsidRDefault="0046490F" w:rsidP="003B0B3B">
                  <w:pPr>
                    <w:rPr>
                      <w:rFonts w:ascii="Arial" w:hAnsi="Arial" w:cs="Arial"/>
                    </w:rPr>
                  </w:pPr>
                </w:p>
                <w:p w:rsidR="0046490F" w:rsidRDefault="0046490F" w:rsidP="003B0B3B">
                  <w:pPr>
                    <w:shd w:val="clear" w:color="auto" w:fill="FFFF00"/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pacing w:val="-3"/>
          <w:sz w:val="32"/>
          <w:lang w:val="en-US" w:eastAsia="en-US"/>
        </w:rPr>
        <w:pict>
          <v:shape id="_x0000_s1035" type="#_x0000_t202" style="position:absolute;left:0;text-align:left;margin-left:35.6pt;margin-top:3.95pt;width:106.65pt;height:73.65pt;z-index:251662336;mso-position-horizontal-relative:text;mso-position-vertical-relative:text;mso-width-relative:margin;mso-height-relative:margin" stroked="f">
            <v:textbox style="mso-next-textbox:#_x0000_s1035">
              <w:txbxContent>
                <w:p w:rsidR="0046490F" w:rsidRPr="008C059A" w:rsidRDefault="0046490F" w:rsidP="003B0B3B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rFonts w:ascii="Arial" w:hAnsi="Arial"/>
                      <w:b/>
                      <w:spacing w:val="-3"/>
                      <w:sz w:val="20"/>
                    </w:rPr>
                  </w:pPr>
                  <w:r w:rsidRPr="008C059A">
                    <w:rPr>
                      <w:rFonts w:ascii="Arial" w:hAnsi="Arial"/>
                      <w:b/>
                      <w:spacing w:val="-3"/>
                      <w:sz w:val="20"/>
                    </w:rPr>
                    <w:t>Code Maladie</w:t>
                  </w:r>
                </w:p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Paludisme.........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.....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</w:rPr>
                    <w:t>......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.01</w:t>
                  </w:r>
                </w:p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Grippe.................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.....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</w:rPr>
                    <w:t>......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.02</w:t>
                  </w:r>
                </w:p>
                <w:p w:rsidR="0046490F" w:rsidRDefault="0046490F" w:rsidP="003B0B3B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rFonts w:ascii="Arial" w:hAnsi="Arial" w:cs="Arial"/>
                      <w:spacing w:val="-3"/>
                      <w:sz w:val="16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Diarrhée.............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....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</w:rPr>
                    <w:t>......</w:t>
                  </w:r>
                  <w:r>
                    <w:rPr>
                      <w:rFonts w:ascii="Arial" w:hAnsi="Arial" w:cs="Arial"/>
                      <w:spacing w:val="-3"/>
                      <w:sz w:val="16"/>
                    </w:rPr>
                    <w:t>.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</w:rPr>
                    <w:t>.03</w:t>
                  </w:r>
                </w:p>
                <w:p w:rsidR="0046490F" w:rsidRPr="008C059A" w:rsidRDefault="0046490F" w:rsidP="0046490F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 xml:space="preserve">Dysenterie  bacillaire.. </w:t>
                  </w: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..0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4</w:t>
                  </w:r>
                </w:p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Vers intestinaux.....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......05</w:t>
                  </w:r>
                </w:p>
                <w:p w:rsidR="0046490F" w:rsidRPr="008C059A" w:rsidRDefault="0046490F" w:rsidP="003B0B3B">
                  <w:pPr>
                    <w:tabs>
                      <w:tab w:val="left" w:pos="-720"/>
                      <w:tab w:val="left" w:pos="0"/>
                    </w:tabs>
                    <w:suppressAutoHyphens/>
                    <w:ind w:left="720" w:hanging="720"/>
                    <w:jc w:val="both"/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</w:pPr>
                  <w:r w:rsidRPr="008C059A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Tuberculose..........</w:t>
                  </w:r>
                  <w:r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</w:t>
                  </w:r>
                  <w:r w:rsidR="009B0EFC">
                    <w:rPr>
                      <w:rFonts w:ascii="Arial" w:hAnsi="Arial" w:cs="Arial"/>
                      <w:spacing w:val="-3"/>
                      <w:sz w:val="16"/>
                      <w:lang w:val="pt-BR"/>
                    </w:rPr>
                    <w:t>......06</w:t>
                  </w:r>
                </w:p>
                <w:p w:rsidR="0046490F" w:rsidRPr="009C7FDF" w:rsidRDefault="0046490F" w:rsidP="003B0B3B">
                  <w:pPr>
                    <w:shd w:val="clear" w:color="auto" w:fill="FFFF00"/>
                  </w:pPr>
                </w:p>
              </w:txbxContent>
            </v:textbox>
          </v:shape>
        </w:pict>
      </w:r>
    </w:p>
    <w:p w:rsidR="003B0B3B" w:rsidRDefault="003B0B3B" w:rsidP="00AD5A1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32"/>
        </w:rPr>
      </w:pPr>
    </w:p>
    <w:p w:rsidR="006B2960" w:rsidRPr="00B21E55" w:rsidRDefault="006B2960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Cs w:val="24"/>
        </w:rPr>
      </w:pPr>
      <w:r w:rsidRPr="00B21E55">
        <w:rPr>
          <w:rFonts w:ascii="Arial" w:hAnsi="Arial" w:cs="Arial"/>
          <w:b/>
          <w:spacing w:val="-3"/>
          <w:szCs w:val="24"/>
        </w:rPr>
        <w:lastRenderedPageBreak/>
        <w:t xml:space="preserve">Section </w:t>
      </w:r>
      <w:r w:rsidR="003754B3">
        <w:rPr>
          <w:rFonts w:ascii="Arial" w:hAnsi="Arial" w:cs="Arial"/>
          <w:b/>
          <w:spacing w:val="-3"/>
          <w:szCs w:val="24"/>
        </w:rPr>
        <w:t>7</w:t>
      </w:r>
      <w:r w:rsidRPr="00B21E55">
        <w:rPr>
          <w:rFonts w:ascii="Arial" w:hAnsi="Arial" w:cs="Arial"/>
          <w:b/>
          <w:spacing w:val="-3"/>
          <w:szCs w:val="24"/>
        </w:rPr>
        <w:t xml:space="preserve"> : AGRICULTURE ET SERVICES AUX PRODUCTEURS AGRICOLES  </w:t>
      </w:r>
    </w:p>
    <w:p w:rsidR="00C03D76" w:rsidRPr="000E7F37" w:rsidRDefault="00C03D76" w:rsidP="00AD5A1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3"/>
          <w:sz w:val="16"/>
          <w:szCs w:val="16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00"/>
        <w:tblLayout w:type="fixed"/>
        <w:tblCellMar>
          <w:left w:w="70" w:type="dxa"/>
          <w:right w:w="70" w:type="dxa"/>
        </w:tblCellMar>
        <w:tblLook w:val="00BF"/>
      </w:tblPr>
      <w:tblGrid>
        <w:gridCol w:w="7720"/>
        <w:gridCol w:w="18"/>
        <w:gridCol w:w="1872"/>
        <w:gridCol w:w="22"/>
        <w:gridCol w:w="729"/>
      </w:tblGrid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- La Colline bénéficie-t-elle d'un service de vulgarisation agricole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Oui.................1 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0 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t>2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- A quelle distance se trouve le service </w:t>
            </w: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de vulgarisation le plus proche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1. moins de </w:t>
            </w:r>
            <w:smartTag w:uri="urn:schemas-microsoft-com:office:smarttags" w:element="metricconverter">
              <w:smartTagPr>
                <w:attr w:name="ProductID" w:val="5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5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2. Entre 5-</w:t>
            </w:r>
            <w:smartTag w:uri="urn:schemas-microsoft-com:office:smarttags" w:element="metricconverter">
              <w:smartTagPr>
                <w:attr w:name="ProductID" w:val="1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10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3. Entre 10-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4. Plus de 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 xml:space="preserve"> </w:t>
            </w: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C03D76" w:rsidRPr="00775E61" w:rsidTr="00265C68">
        <w:tc>
          <w:tcPr>
            <w:tcW w:w="7738" w:type="dxa"/>
            <w:gridSpan w:val="2"/>
            <w:vMerge w:val="restart"/>
            <w:shd w:val="clear" w:color="auto" w:fill="auto"/>
            <w:vAlign w:val="center"/>
          </w:tcPr>
          <w:p w:rsidR="00C03D76" w:rsidRPr="00775E61" w:rsidRDefault="00C03D76" w:rsidP="000E7F37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3 - Les agriculteurs de la Colline utilisent-ils les installations fixes suivantes ?</w:t>
            </w:r>
          </w:p>
        </w:tc>
        <w:tc>
          <w:tcPr>
            <w:tcW w:w="2623" w:type="dxa"/>
            <w:gridSpan w:val="3"/>
            <w:shd w:val="clear" w:color="auto" w:fill="auto"/>
            <w:vAlign w:val="center"/>
          </w:tcPr>
          <w:p w:rsidR="00C03D76" w:rsidRPr="000E7F37" w:rsidRDefault="00C03D76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Oui...............1 ; Non..............0</w:t>
            </w:r>
          </w:p>
        </w:tc>
      </w:tr>
      <w:tr w:rsidR="00522FDB" w:rsidRPr="00775E61" w:rsidTr="00EA3FB1">
        <w:tc>
          <w:tcPr>
            <w:tcW w:w="7738" w:type="dxa"/>
            <w:gridSpan w:val="2"/>
            <w:vMerge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Séchoir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522FDB" w:rsidRPr="00775E61" w:rsidTr="00EA3FB1">
        <w:tc>
          <w:tcPr>
            <w:tcW w:w="7738" w:type="dxa"/>
            <w:gridSpan w:val="2"/>
            <w:vMerge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Aire de séchage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522FDB" w:rsidRPr="00775E61" w:rsidTr="00EA3FB1">
        <w:tc>
          <w:tcPr>
            <w:tcW w:w="7738" w:type="dxa"/>
            <w:gridSpan w:val="2"/>
            <w:vMerge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Etable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522FDB" w:rsidRPr="00775E61" w:rsidTr="00EA3FB1">
        <w:tc>
          <w:tcPr>
            <w:tcW w:w="7738" w:type="dxa"/>
            <w:gridSpan w:val="2"/>
            <w:vMerge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522FDB" w:rsidRPr="000E7F37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Grenier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ind w:hanging="284"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4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Les agriculteurs de la Colline utilisent-ils des engrais chimiques et /ou des produits phytosanitaires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t>5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- Peut - on en acheter sur la Colline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6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- </w:t>
            </w:r>
            <w:r w:rsidR="003C4BA6" w:rsidRPr="00775E61">
              <w:rPr>
                <w:rFonts w:ascii="Arial" w:hAnsi="Arial" w:cs="Arial"/>
                <w:spacing w:val="-3"/>
                <w:sz w:val="20"/>
              </w:rPr>
              <w:t>O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ù </w:t>
            </w:r>
            <w:r w:rsidR="003C4BA6" w:rsidRPr="00775E61">
              <w:rPr>
                <w:rFonts w:ascii="Arial" w:hAnsi="Arial" w:cs="Arial"/>
                <w:spacing w:val="-3"/>
                <w:sz w:val="20"/>
              </w:rPr>
              <w:t>peut-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on en acheter  principalement?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Association........</w:t>
            </w:r>
            <w:r w:rsidR="001E5BFA" w:rsidRPr="000E7F37">
              <w:rPr>
                <w:rFonts w:ascii="Arial" w:hAnsi="Arial" w:cs="Arial"/>
                <w:spacing w:val="-3"/>
                <w:sz w:val="18"/>
                <w:szCs w:val="18"/>
              </w:rPr>
              <w:t>....</w:t>
            </w: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.. 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Boutique.............</w:t>
            </w:r>
            <w:r w:rsidR="001E5BFA" w:rsidRPr="000E7F37">
              <w:rPr>
                <w:rFonts w:ascii="Arial" w:hAnsi="Arial" w:cs="Arial"/>
                <w:spacing w:val="-3"/>
                <w:sz w:val="18"/>
                <w:szCs w:val="18"/>
              </w:rPr>
              <w:t>....</w:t>
            </w: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..2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Coopérative/ONG</w:t>
            </w:r>
            <w:r w:rsidR="001E5BFA" w:rsidRPr="000E7F37">
              <w:rPr>
                <w:rFonts w:ascii="Arial" w:hAnsi="Arial" w:cs="Arial"/>
                <w:spacing w:val="-3"/>
                <w:sz w:val="18"/>
                <w:szCs w:val="18"/>
              </w:rPr>
              <w:t>…</w:t>
            </w: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..3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Services agricoles----4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Autres........................5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ind w:hanging="284"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7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 - Les habitants de la Colline ont ils accès au crédit agricole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ind w:hanging="284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8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La Colline a-t-elle des associations /groupement d'agriculteurs ou d'éleveurs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ind w:hanging="426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9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La Colline bénéficie-t-elle des services d'agents vétérinaires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1E5BFA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Oui.................1 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38" w:type="dxa"/>
            <w:gridSpan w:val="2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ind w:hanging="426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10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A quelle distance se trouve le service vétérinaire le plus proche ?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1. moins de </w:t>
            </w:r>
            <w:smartTag w:uri="urn:schemas-microsoft-com:office:smarttags" w:element="metricconverter">
              <w:smartTagPr>
                <w:attr w:name="ProductID" w:val="5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5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2. Entre 5-</w:t>
            </w:r>
            <w:smartTag w:uri="urn:schemas-microsoft-com:office:smarttags" w:element="metricconverter">
              <w:smartTagPr>
                <w:attr w:name="ProductID" w:val="1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10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3. Entre 10-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4. Plus de 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noProof/>
                <w:sz w:val="20"/>
              </w:rPr>
              <w:sym w:font="Courier New" w:char="2514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00"/>
            </w:r>
            <w:r w:rsidRPr="00775E61">
              <w:rPr>
                <w:rFonts w:ascii="Arial" w:hAnsi="Arial" w:cs="Arial"/>
                <w:noProof/>
                <w:sz w:val="20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11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. Existe-t-il sur la colline un </w:t>
            </w:r>
            <w:r w:rsidRPr="00775E61">
              <w:rPr>
                <w:rFonts w:ascii="Arial" w:hAnsi="Arial" w:cs="Arial"/>
                <w:spacing w:val="-3"/>
                <w:sz w:val="20"/>
              </w:rPr>
              <w:t>couloir d’aspersion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&gt;&gt;</w:t>
            </w:r>
            <w:r w:rsidR="00522FDB" w:rsidRPr="000E7F37">
              <w:rPr>
                <w:rFonts w:ascii="Arial" w:hAnsi="Arial" w:cs="Arial"/>
                <w:spacing w:val="-3"/>
                <w:sz w:val="18"/>
                <w:szCs w:val="18"/>
              </w:rPr>
              <w:t>14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12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. Est-il fonctionnel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13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 xml:space="preserve">- A quelle distance se trouve le </w:t>
            </w:r>
            <w:r w:rsidRPr="00775E61">
              <w:rPr>
                <w:rFonts w:ascii="Arial" w:hAnsi="Arial" w:cs="Arial"/>
                <w:spacing w:val="-3"/>
                <w:sz w:val="20"/>
              </w:rPr>
              <w:t xml:space="preserve">couloir d’aspersion 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le plus proche ?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1. moins de </w:t>
            </w:r>
            <w:smartTag w:uri="urn:schemas-microsoft-com:office:smarttags" w:element="metricconverter">
              <w:smartTagPr>
                <w:attr w:name="ProductID" w:val="5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5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2. Entre 5-</w:t>
            </w:r>
            <w:smartTag w:uri="urn:schemas-microsoft-com:office:smarttags" w:element="metricconverter">
              <w:smartTagPr>
                <w:attr w:name="ProductID" w:val="1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10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3. Entre 10-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4. Plus de 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522FDB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</w:p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14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. Existe-t-il sur la colline un centre d’insémination artificielle?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&gt;&gt;</w:t>
            </w:r>
            <w:r w:rsidR="00522FDB" w:rsidRPr="000E7F37">
              <w:rPr>
                <w:rFonts w:ascii="Arial" w:hAnsi="Arial" w:cs="Arial"/>
                <w:spacing w:val="-3"/>
                <w:sz w:val="18"/>
                <w:szCs w:val="18"/>
              </w:rPr>
              <w:t>16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15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. Est-il fonctionnel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16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A quelle distance se trouve le centre d’insémination le plus proche ?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1. moins de </w:t>
            </w:r>
            <w:smartTag w:uri="urn:schemas-microsoft-com:office:smarttags" w:element="metricconverter">
              <w:smartTagPr>
                <w:attr w:name="ProductID" w:val="5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5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2. Entre 5-</w:t>
            </w:r>
            <w:smartTag w:uri="urn:schemas-microsoft-com:office:smarttags" w:element="metricconverter">
              <w:smartTagPr>
                <w:attr w:name="ProductID" w:val="1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10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3. Entre 10-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4. Plus de </w:t>
            </w:r>
            <w:smartTag w:uri="urn:schemas-microsoft-com:office:smarttags" w:element="metricconverter">
              <w:smartTagPr>
                <w:attr w:name="ProductID" w:val="20 km"/>
              </w:smartTagPr>
              <w:r w:rsidRPr="000E7F37">
                <w:rPr>
                  <w:rFonts w:ascii="Arial" w:hAnsi="Arial" w:cs="Arial"/>
                  <w:spacing w:val="-3"/>
                  <w:sz w:val="18"/>
                  <w:szCs w:val="18"/>
                </w:rPr>
                <w:t>20 km</w:t>
              </w:r>
            </w:smartTag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  <w:tr w:rsidR="006B2960" w:rsidRPr="00775E61" w:rsidTr="00EA3FB1">
        <w:tc>
          <w:tcPr>
            <w:tcW w:w="7720" w:type="dxa"/>
            <w:shd w:val="clear" w:color="auto" w:fill="auto"/>
            <w:vAlign w:val="center"/>
          </w:tcPr>
          <w:p w:rsidR="006B2960" w:rsidRPr="00775E61" w:rsidRDefault="00522FDB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17</w:t>
            </w:r>
            <w:r w:rsidR="006B2960" w:rsidRPr="00775E61">
              <w:rPr>
                <w:rFonts w:ascii="Arial" w:hAnsi="Arial" w:cs="Arial"/>
                <w:spacing w:val="-3"/>
                <w:sz w:val="20"/>
              </w:rPr>
              <w:t>- Existe-t-il sur la Colline une association/</w:t>
            </w:r>
          </w:p>
          <w:p w:rsidR="006B2960" w:rsidRPr="00775E61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20"/>
              </w:rPr>
            </w:pPr>
            <w:r w:rsidRPr="00775E61">
              <w:rPr>
                <w:rFonts w:ascii="Arial" w:hAnsi="Arial" w:cs="Arial"/>
                <w:spacing w:val="-3"/>
                <w:sz w:val="20"/>
              </w:rPr>
              <w:t>ONG de développement communautaire ?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Oui.............1</w:t>
            </w: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spacing w:val="-3"/>
                <w:sz w:val="18"/>
                <w:szCs w:val="18"/>
              </w:rPr>
              <w:t>Non............</w:t>
            </w:r>
            <w:r w:rsidR="00E13AE3" w:rsidRPr="000E7F37">
              <w:rPr>
                <w:rFonts w:ascii="Arial" w:hAnsi="Arial" w:cs="Arial"/>
                <w:spacing w:val="-3"/>
                <w:sz w:val="18"/>
                <w:szCs w:val="18"/>
              </w:rPr>
              <w:t>0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6B2960" w:rsidRPr="000E7F37" w:rsidRDefault="006B2960" w:rsidP="000E7F37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4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00"/>
            </w:r>
            <w:r w:rsidRPr="000E7F37">
              <w:rPr>
                <w:rFonts w:ascii="Arial" w:hAnsi="Arial" w:cs="Arial"/>
                <w:noProof/>
                <w:sz w:val="18"/>
                <w:szCs w:val="18"/>
              </w:rPr>
              <w:sym w:font="Courier New" w:char="2518"/>
            </w:r>
          </w:p>
        </w:tc>
      </w:tr>
    </w:tbl>
    <w:p w:rsidR="0086797E" w:rsidRPr="000E7F37" w:rsidRDefault="0086797E" w:rsidP="00CB04BF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6"/>
          <w:szCs w:val="16"/>
        </w:rPr>
      </w:pPr>
    </w:p>
    <w:sectPr w:rsidR="0086797E" w:rsidRPr="000E7F37" w:rsidSect="000E7F37"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288" w:right="778" w:bottom="288" w:left="907" w:header="576" w:footer="576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61D" w:rsidRDefault="00AC561D">
      <w:pPr>
        <w:spacing w:line="20" w:lineRule="exact"/>
      </w:pPr>
    </w:p>
  </w:endnote>
  <w:endnote w:type="continuationSeparator" w:id="0">
    <w:p w:rsidR="00AC561D" w:rsidRDefault="00AC561D">
      <w:r>
        <w:t xml:space="preserve"> </w:t>
      </w:r>
    </w:p>
  </w:endnote>
  <w:endnote w:type="continuationNotice" w:id="1">
    <w:p w:rsidR="00AC561D" w:rsidRDefault="00AC561D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90F" w:rsidRDefault="0078755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46490F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6490F">
      <w:rPr>
        <w:rStyle w:val="Numrodepage"/>
        <w:noProof/>
      </w:rPr>
      <w:t>5</w:t>
    </w:r>
    <w:r>
      <w:rPr>
        <w:rStyle w:val="Numrodepage"/>
      </w:rPr>
      <w:fldChar w:fldCharType="end"/>
    </w:r>
  </w:p>
  <w:p w:rsidR="0046490F" w:rsidRDefault="0046490F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90F" w:rsidRDefault="0078755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46490F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66749">
      <w:rPr>
        <w:rStyle w:val="Numrodepage"/>
        <w:noProof/>
      </w:rPr>
      <w:t>6</w:t>
    </w:r>
    <w:r>
      <w:rPr>
        <w:rStyle w:val="Numrodepage"/>
      </w:rPr>
      <w:fldChar w:fldCharType="end"/>
    </w:r>
  </w:p>
  <w:p w:rsidR="0046490F" w:rsidRDefault="0046490F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61D" w:rsidRDefault="00AC561D">
      <w:r>
        <w:separator/>
      </w:r>
    </w:p>
  </w:footnote>
  <w:footnote w:type="continuationSeparator" w:id="0">
    <w:p w:rsidR="00AC561D" w:rsidRDefault="00AC5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90F" w:rsidRDefault="0046490F">
    <w:pPr>
      <w:tabs>
        <w:tab w:val="left" w:pos="-720"/>
      </w:tabs>
      <w:suppressAutoHyphens/>
      <w:jc w:val="both"/>
    </w:pPr>
  </w:p>
  <w:p w:rsidR="0046490F" w:rsidRDefault="0046490F">
    <w:pPr>
      <w:tabs>
        <w:tab w:val="left" w:pos="-720"/>
      </w:tabs>
      <w:suppressAutoHyphens/>
      <w:spacing w:after="140" w:line="100" w:lineRule="exact"/>
      <w:jc w:val="both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6F3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690540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427BE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881D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E1545D1"/>
    <w:multiLevelType w:val="hybridMultilevel"/>
    <w:tmpl w:val="864204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B5A2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840CC5"/>
    <w:multiLevelType w:val="hybridMultilevel"/>
    <w:tmpl w:val="9AD8E3F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16368"/>
    <w:multiLevelType w:val="hybridMultilevel"/>
    <w:tmpl w:val="864204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614E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1A8310F"/>
    <w:multiLevelType w:val="hybridMultilevel"/>
    <w:tmpl w:val="F15AC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37320"/>
    <w:multiLevelType w:val="singleLevel"/>
    <w:tmpl w:val="E5209ED0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7E60E26"/>
    <w:multiLevelType w:val="hybridMultilevel"/>
    <w:tmpl w:val="F962C03A"/>
    <w:lvl w:ilvl="0" w:tplc="040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>
    <w:nsid w:val="47E96C8C"/>
    <w:multiLevelType w:val="hybridMultilevel"/>
    <w:tmpl w:val="B9C8B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B68DC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F0778C0"/>
    <w:multiLevelType w:val="hybridMultilevel"/>
    <w:tmpl w:val="B784B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F2840B6">
      <w:start w:val="1"/>
      <w:numFmt w:val="upperRoman"/>
      <w:lvlText w:val="%2."/>
      <w:lvlJc w:val="left"/>
      <w:pPr>
        <w:ind w:left="1800" w:hanging="72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203B98"/>
    <w:multiLevelType w:val="hybridMultilevel"/>
    <w:tmpl w:val="565A4FCE"/>
    <w:lvl w:ilvl="0" w:tplc="01F4483A">
      <w:start w:val="4"/>
      <w:numFmt w:val="decimal"/>
      <w:lvlText w:val="%1"/>
      <w:lvlJc w:val="left"/>
      <w:pPr>
        <w:ind w:left="720" w:hanging="360"/>
      </w:pPr>
      <w:rPr>
        <w:rFonts w:eastAsia="MS Mincho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4"/>
  </w:num>
  <w:num w:numId="12">
    <w:abstractNumId w:val="7"/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0"/>
  <w:hyphenationZone w:val="110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6B2960"/>
    <w:rsid w:val="00022C43"/>
    <w:rsid w:val="00032319"/>
    <w:rsid w:val="000335D3"/>
    <w:rsid w:val="000814BD"/>
    <w:rsid w:val="000A79F5"/>
    <w:rsid w:val="000B3A84"/>
    <w:rsid w:val="000C7E79"/>
    <w:rsid w:val="000E7F37"/>
    <w:rsid w:val="000F7B37"/>
    <w:rsid w:val="001154E8"/>
    <w:rsid w:val="0011561A"/>
    <w:rsid w:val="00167162"/>
    <w:rsid w:val="001832D5"/>
    <w:rsid w:val="001A25CA"/>
    <w:rsid w:val="001B70EC"/>
    <w:rsid w:val="001E5BFA"/>
    <w:rsid w:val="00224717"/>
    <w:rsid w:val="00231DFF"/>
    <w:rsid w:val="00250D61"/>
    <w:rsid w:val="0025487A"/>
    <w:rsid w:val="00264CB0"/>
    <w:rsid w:val="00265C68"/>
    <w:rsid w:val="002D5985"/>
    <w:rsid w:val="00315A66"/>
    <w:rsid w:val="00350838"/>
    <w:rsid w:val="00352723"/>
    <w:rsid w:val="003754B3"/>
    <w:rsid w:val="003B0B3B"/>
    <w:rsid w:val="003B2F22"/>
    <w:rsid w:val="003C4BA6"/>
    <w:rsid w:val="003E0436"/>
    <w:rsid w:val="003E1027"/>
    <w:rsid w:val="003E1A71"/>
    <w:rsid w:val="003E4D92"/>
    <w:rsid w:val="003F76B4"/>
    <w:rsid w:val="00423459"/>
    <w:rsid w:val="0046490F"/>
    <w:rsid w:val="00475293"/>
    <w:rsid w:val="004834D6"/>
    <w:rsid w:val="004B04B9"/>
    <w:rsid w:val="004B715E"/>
    <w:rsid w:val="004C385A"/>
    <w:rsid w:val="004C4A54"/>
    <w:rsid w:val="00522FDB"/>
    <w:rsid w:val="005545C2"/>
    <w:rsid w:val="00554DB4"/>
    <w:rsid w:val="005A5777"/>
    <w:rsid w:val="005B6155"/>
    <w:rsid w:val="005E4CF3"/>
    <w:rsid w:val="005E503B"/>
    <w:rsid w:val="005E5874"/>
    <w:rsid w:val="0060721A"/>
    <w:rsid w:val="00627BEB"/>
    <w:rsid w:val="00630D33"/>
    <w:rsid w:val="00670055"/>
    <w:rsid w:val="006A34B6"/>
    <w:rsid w:val="006B2960"/>
    <w:rsid w:val="006C3C26"/>
    <w:rsid w:val="006C4CE4"/>
    <w:rsid w:val="006D051D"/>
    <w:rsid w:val="00712718"/>
    <w:rsid w:val="007161BA"/>
    <w:rsid w:val="00731229"/>
    <w:rsid w:val="00733A94"/>
    <w:rsid w:val="00764376"/>
    <w:rsid w:val="00775E61"/>
    <w:rsid w:val="00787551"/>
    <w:rsid w:val="007D26FB"/>
    <w:rsid w:val="007D511F"/>
    <w:rsid w:val="00825099"/>
    <w:rsid w:val="0084086C"/>
    <w:rsid w:val="008460AC"/>
    <w:rsid w:val="0086797E"/>
    <w:rsid w:val="00871F60"/>
    <w:rsid w:val="008A2681"/>
    <w:rsid w:val="008C059A"/>
    <w:rsid w:val="008F1FD0"/>
    <w:rsid w:val="00923803"/>
    <w:rsid w:val="009317CA"/>
    <w:rsid w:val="00931924"/>
    <w:rsid w:val="00940FFA"/>
    <w:rsid w:val="00944D16"/>
    <w:rsid w:val="00975BFD"/>
    <w:rsid w:val="00977545"/>
    <w:rsid w:val="009A4861"/>
    <w:rsid w:val="009B0EFC"/>
    <w:rsid w:val="009C7FDF"/>
    <w:rsid w:val="00A258A4"/>
    <w:rsid w:val="00A33129"/>
    <w:rsid w:val="00A76B8B"/>
    <w:rsid w:val="00AB07EE"/>
    <w:rsid w:val="00AC1755"/>
    <w:rsid w:val="00AC561D"/>
    <w:rsid w:val="00AD5A1F"/>
    <w:rsid w:val="00B07AC7"/>
    <w:rsid w:val="00B1086A"/>
    <w:rsid w:val="00B153CA"/>
    <w:rsid w:val="00B159EE"/>
    <w:rsid w:val="00B21E55"/>
    <w:rsid w:val="00B36B01"/>
    <w:rsid w:val="00B459D1"/>
    <w:rsid w:val="00B46656"/>
    <w:rsid w:val="00B6028B"/>
    <w:rsid w:val="00B70975"/>
    <w:rsid w:val="00B85369"/>
    <w:rsid w:val="00BD1FB6"/>
    <w:rsid w:val="00C03D76"/>
    <w:rsid w:val="00C0557F"/>
    <w:rsid w:val="00C06787"/>
    <w:rsid w:val="00C105AF"/>
    <w:rsid w:val="00C43EC3"/>
    <w:rsid w:val="00C811D9"/>
    <w:rsid w:val="00C90516"/>
    <w:rsid w:val="00C97736"/>
    <w:rsid w:val="00CA2AFD"/>
    <w:rsid w:val="00CA5306"/>
    <w:rsid w:val="00CB04BF"/>
    <w:rsid w:val="00CB5D63"/>
    <w:rsid w:val="00CC0714"/>
    <w:rsid w:val="00CE6A9E"/>
    <w:rsid w:val="00D24ABA"/>
    <w:rsid w:val="00D55405"/>
    <w:rsid w:val="00D63923"/>
    <w:rsid w:val="00D66749"/>
    <w:rsid w:val="00D96F39"/>
    <w:rsid w:val="00DA03FE"/>
    <w:rsid w:val="00DC45ED"/>
    <w:rsid w:val="00DC7FBD"/>
    <w:rsid w:val="00DD2D82"/>
    <w:rsid w:val="00DF05CD"/>
    <w:rsid w:val="00DF4F4D"/>
    <w:rsid w:val="00DF6F0C"/>
    <w:rsid w:val="00E00B3C"/>
    <w:rsid w:val="00E13AE3"/>
    <w:rsid w:val="00E30D2E"/>
    <w:rsid w:val="00E325E8"/>
    <w:rsid w:val="00E40ED8"/>
    <w:rsid w:val="00E4101C"/>
    <w:rsid w:val="00EA3AFD"/>
    <w:rsid w:val="00EA3FB1"/>
    <w:rsid w:val="00EB314A"/>
    <w:rsid w:val="00EB4B4C"/>
    <w:rsid w:val="00EB5955"/>
    <w:rsid w:val="00EB6888"/>
    <w:rsid w:val="00EB6A5F"/>
    <w:rsid w:val="00ED24CD"/>
    <w:rsid w:val="00F56858"/>
    <w:rsid w:val="00F6496F"/>
    <w:rsid w:val="00F66D9C"/>
    <w:rsid w:val="00F9484D"/>
    <w:rsid w:val="00FE34C5"/>
    <w:rsid w:val="00FE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1F60"/>
    <w:rPr>
      <w:rFonts w:ascii="Courier New" w:hAnsi="Courier New"/>
      <w:sz w:val="24"/>
      <w:lang w:val="fr-FR" w:eastAsia="fr-FR"/>
    </w:rPr>
  </w:style>
  <w:style w:type="paragraph" w:styleId="Titre1">
    <w:name w:val="heading 1"/>
    <w:basedOn w:val="Normal"/>
    <w:next w:val="Normal"/>
    <w:qFormat/>
    <w:rsid w:val="00871F60"/>
    <w:pPr>
      <w:keepNext/>
      <w:tabs>
        <w:tab w:val="left" w:pos="-720"/>
      </w:tabs>
      <w:suppressAutoHyphens/>
      <w:jc w:val="both"/>
      <w:outlineLvl w:val="0"/>
    </w:pPr>
    <w:rPr>
      <w:rFonts w:ascii="Times New Roman" w:hAnsi="Times New Roman"/>
      <w:b/>
      <w:spacing w:val="-3"/>
      <w:sz w:val="18"/>
    </w:rPr>
  </w:style>
  <w:style w:type="paragraph" w:styleId="Titre2">
    <w:name w:val="heading 2"/>
    <w:basedOn w:val="Normal"/>
    <w:next w:val="Normal"/>
    <w:qFormat/>
    <w:rsid w:val="00871F60"/>
    <w:pPr>
      <w:keepNext/>
      <w:jc w:val="center"/>
      <w:outlineLvl w:val="1"/>
    </w:pPr>
    <w:rPr>
      <w:rFonts w:ascii="Arial" w:hAnsi="Arial"/>
      <w:sz w:val="36"/>
    </w:rPr>
  </w:style>
  <w:style w:type="paragraph" w:styleId="Titre3">
    <w:name w:val="heading 3"/>
    <w:basedOn w:val="Normal"/>
    <w:next w:val="Normal"/>
    <w:qFormat/>
    <w:rsid w:val="00871F60"/>
    <w:pPr>
      <w:keepNext/>
      <w:jc w:val="center"/>
      <w:outlineLvl w:val="2"/>
    </w:pPr>
    <w:rPr>
      <w:rFonts w:ascii="Goudy Old Style" w:hAnsi="Goudy Old Style"/>
      <w:b/>
      <w:sz w:val="40"/>
    </w:rPr>
  </w:style>
  <w:style w:type="paragraph" w:styleId="Titre4">
    <w:name w:val="heading 4"/>
    <w:basedOn w:val="Normal"/>
    <w:next w:val="Normal"/>
    <w:qFormat/>
    <w:rsid w:val="00871F60"/>
    <w:pPr>
      <w:keepNext/>
      <w:suppressAutoHyphens/>
      <w:jc w:val="center"/>
      <w:outlineLvl w:val="3"/>
    </w:pPr>
    <w:rPr>
      <w:rFonts w:ascii="Times New Roman" w:hAnsi="Times New Roman"/>
      <w:b/>
      <w:spacing w:val="-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denotedefin">
    <w:name w:val="Texte de note de fin"/>
    <w:basedOn w:val="Normal"/>
    <w:rsid w:val="00871F60"/>
  </w:style>
  <w:style w:type="character" w:customStyle="1" w:styleId="Rfrencedenotedefin">
    <w:name w:val="Référence de note de fin"/>
    <w:rsid w:val="00871F60"/>
    <w:rPr>
      <w:vertAlign w:val="superscript"/>
    </w:rPr>
  </w:style>
  <w:style w:type="paragraph" w:customStyle="1" w:styleId="Textedenotedebasdepage">
    <w:name w:val="Texte de note de bas de page"/>
    <w:basedOn w:val="Normal"/>
    <w:rsid w:val="00871F60"/>
  </w:style>
  <w:style w:type="character" w:customStyle="1" w:styleId="Rfrencedenotedebasdepage">
    <w:name w:val="Référence de note de bas de page"/>
    <w:rsid w:val="00871F60"/>
    <w:rPr>
      <w:vertAlign w:val="superscript"/>
    </w:rPr>
  </w:style>
  <w:style w:type="paragraph" w:styleId="TM1">
    <w:name w:val="toc 1"/>
    <w:basedOn w:val="Normal"/>
    <w:next w:val="Normal"/>
    <w:semiHidden/>
    <w:rsid w:val="00871F60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M2">
    <w:name w:val="toc 2"/>
    <w:basedOn w:val="Normal"/>
    <w:next w:val="Normal"/>
    <w:semiHidden/>
    <w:rsid w:val="00871F6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M3">
    <w:name w:val="toc 3"/>
    <w:basedOn w:val="Normal"/>
    <w:next w:val="Normal"/>
    <w:semiHidden/>
    <w:rsid w:val="00871F60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M4">
    <w:name w:val="toc 4"/>
    <w:basedOn w:val="Normal"/>
    <w:next w:val="Normal"/>
    <w:semiHidden/>
    <w:rsid w:val="00871F60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M5">
    <w:name w:val="toc 5"/>
    <w:basedOn w:val="Normal"/>
    <w:next w:val="Normal"/>
    <w:semiHidden/>
    <w:rsid w:val="00871F60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M6">
    <w:name w:val="toc 6"/>
    <w:basedOn w:val="Normal"/>
    <w:next w:val="Normal"/>
    <w:semiHidden/>
    <w:rsid w:val="00871F6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M7">
    <w:name w:val="toc 7"/>
    <w:basedOn w:val="Normal"/>
    <w:next w:val="Normal"/>
    <w:semiHidden/>
    <w:rsid w:val="00871F60"/>
    <w:pPr>
      <w:suppressAutoHyphens/>
      <w:ind w:left="720" w:hanging="720"/>
    </w:pPr>
    <w:rPr>
      <w:lang w:val="en-US"/>
    </w:rPr>
  </w:style>
  <w:style w:type="paragraph" w:styleId="TM8">
    <w:name w:val="toc 8"/>
    <w:basedOn w:val="Normal"/>
    <w:next w:val="Normal"/>
    <w:semiHidden/>
    <w:rsid w:val="00871F6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M9">
    <w:name w:val="toc 9"/>
    <w:basedOn w:val="Normal"/>
    <w:next w:val="Normal"/>
    <w:semiHidden/>
    <w:rsid w:val="00871F60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rsid w:val="00871F60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rsid w:val="00871F6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itreTR">
    <w:name w:val="toa heading"/>
    <w:basedOn w:val="Normal"/>
    <w:next w:val="Normal"/>
    <w:semiHidden/>
    <w:rsid w:val="00871F60"/>
    <w:pPr>
      <w:tabs>
        <w:tab w:val="right" w:pos="9360"/>
      </w:tabs>
      <w:suppressAutoHyphens/>
    </w:pPr>
    <w:rPr>
      <w:lang w:val="en-US"/>
    </w:rPr>
  </w:style>
  <w:style w:type="paragraph" w:styleId="Lgende">
    <w:name w:val="caption"/>
    <w:basedOn w:val="Normal"/>
    <w:next w:val="Normal"/>
    <w:qFormat/>
    <w:rsid w:val="00871F60"/>
  </w:style>
  <w:style w:type="character" w:customStyle="1" w:styleId="EquationCaption">
    <w:name w:val="_Equation Caption"/>
    <w:rsid w:val="00871F60"/>
  </w:style>
  <w:style w:type="paragraph" w:styleId="En-tte">
    <w:name w:val="header"/>
    <w:basedOn w:val="Normal"/>
    <w:link w:val="En-tteCar"/>
    <w:uiPriority w:val="99"/>
    <w:rsid w:val="00871F6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71F6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  <w:rsid w:val="00871F60"/>
  </w:style>
  <w:style w:type="paragraph" w:styleId="Titre">
    <w:name w:val="Title"/>
    <w:basedOn w:val="Normal"/>
    <w:qFormat/>
    <w:rsid w:val="00871F60"/>
    <w:pPr>
      <w:suppressAutoHyphens/>
      <w:jc w:val="center"/>
    </w:pPr>
    <w:rPr>
      <w:rFonts w:ascii="Times New Roman" w:hAnsi="Times New Roman"/>
      <w:b/>
      <w:spacing w:val="-3"/>
    </w:rPr>
  </w:style>
  <w:style w:type="paragraph" w:styleId="Retraitcorpsdetexte">
    <w:name w:val="Body Text Indent"/>
    <w:basedOn w:val="Normal"/>
    <w:rsid w:val="00871F60"/>
    <w:pPr>
      <w:tabs>
        <w:tab w:val="left" w:pos="-720"/>
        <w:tab w:val="left" w:pos="720"/>
      </w:tabs>
      <w:suppressAutoHyphens/>
      <w:ind w:left="-30"/>
    </w:pPr>
    <w:rPr>
      <w:rFonts w:ascii="Arial" w:hAnsi="Arial"/>
      <w:spacing w:val="-2"/>
      <w:sz w:val="18"/>
    </w:rPr>
  </w:style>
  <w:style w:type="paragraph" w:styleId="Retraitcorpsdetexte2">
    <w:name w:val="Body Text Indent 2"/>
    <w:basedOn w:val="Normal"/>
    <w:rsid w:val="00871F60"/>
    <w:pPr>
      <w:tabs>
        <w:tab w:val="left" w:pos="-720"/>
        <w:tab w:val="left" w:pos="0"/>
        <w:tab w:val="left" w:pos="720"/>
      </w:tabs>
      <w:suppressAutoHyphens/>
      <w:ind w:left="-50" w:firstLine="20"/>
    </w:pPr>
    <w:rPr>
      <w:rFonts w:ascii="Arial" w:hAnsi="Arial"/>
      <w:spacing w:val="-2"/>
      <w:sz w:val="18"/>
    </w:rPr>
  </w:style>
  <w:style w:type="paragraph" w:styleId="Textedebulles">
    <w:name w:val="Balloon Text"/>
    <w:basedOn w:val="Normal"/>
    <w:link w:val="TextedebullesCar"/>
    <w:rsid w:val="00C067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06787"/>
    <w:rPr>
      <w:rFonts w:ascii="Tahoma" w:hAnsi="Tahoma" w:cs="Tahoma"/>
      <w:sz w:val="16"/>
      <w:szCs w:val="16"/>
      <w:lang w:val="fr-FR" w:eastAsia="fr-FR"/>
    </w:rPr>
  </w:style>
  <w:style w:type="character" w:customStyle="1" w:styleId="PieddepageCar">
    <w:name w:val="Pied de page Car"/>
    <w:basedOn w:val="Policepardfaut"/>
    <w:link w:val="Pieddepage"/>
    <w:rsid w:val="009A4861"/>
    <w:rPr>
      <w:rFonts w:ascii="Courier New" w:hAnsi="Courier New"/>
      <w:sz w:val="24"/>
      <w:lang w:val="fr-FR" w:eastAsia="fr-FR"/>
    </w:rPr>
  </w:style>
  <w:style w:type="character" w:styleId="Lienhypertexte">
    <w:name w:val="Hyperlink"/>
    <w:basedOn w:val="Policepardfaut"/>
    <w:rsid w:val="001B70EC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630D33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265C68"/>
    <w:rPr>
      <w:rFonts w:ascii="Courier New" w:hAnsi="Courier New"/>
      <w:sz w:val="24"/>
      <w:lang w:val="fr-FR" w:eastAsia="fr-FR"/>
    </w:rPr>
  </w:style>
  <w:style w:type="table" w:styleId="Grilledutableau">
    <w:name w:val="Table Grid"/>
    <w:basedOn w:val="TableauNormal"/>
    <w:rsid w:val="00607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7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0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08757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81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ep\QUECODE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D04A7-E0B6-4D7C-8ABE-15BB1573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QUECODEF</Template>
  <TotalTime>74</TotalTime>
  <Pages>6</Pages>
  <Words>1838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BURKINA  FASO</vt:lpstr>
      <vt:lpstr>BURKINA  FASO</vt:lpstr>
    </vt:vector>
  </TitlesOfParts>
  <Company>ISTEEBU</Company>
  <LinksUpToDate>false</LinksUpToDate>
  <CharactersWithSpaces>12291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BURKINA  FASO</dc:title>
  <dc:creator>ISTEEBU</dc:creator>
  <cp:lastModifiedBy>Tiral</cp:lastModifiedBy>
  <cp:revision>10</cp:revision>
  <cp:lastPrinted>1998-07-27T10:00:00Z</cp:lastPrinted>
  <dcterms:created xsi:type="dcterms:W3CDTF">2012-06-13T11:44:00Z</dcterms:created>
  <dcterms:modified xsi:type="dcterms:W3CDTF">2012-06-21T12:19:00Z</dcterms:modified>
</cp:coreProperties>
</file>